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400" w:lineRule="exact"/>
        <w:rPr>
          <w:rFonts w:hint="default" w:ascii="微软雅黑" w:hAnsi="微软雅黑" w:eastAsia="微软雅黑" w:cs="Arial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 . 添加一个智能头设备监控</w:t>
      </w:r>
    </w:p>
    <w:p>
      <w:pPr>
        <w:numPr>
          <w:ilvl w:val="0"/>
          <w:numId w:val="1"/>
        </w:numPr>
        <w:spacing w:line="400" w:lineRule="exact"/>
        <w:ind w:left="100" w:leftChars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打开手机WIFI连接扫描热点，找到头子对应的热点，连接密码：67601510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739390" cy="4144645"/>
            <wp:effectExtent l="0" t="0" r="3810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9390" cy="414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240" w:lineRule="auto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2.添加设备：设备名称自定义，型号选择头子对应的型号，地址：192.168.4.1:21880(注意双引号中英文)</w:t>
      </w:r>
    </w:p>
    <w:p>
      <w:pPr>
        <w:numPr>
          <w:ilvl w:val="0"/>
          <w:numId w:val="0"/>
        </w:numPr>
        <w:spacing w:line="240" w:lineRule="auto"/>
        <w:ind w:left="100" w:leftChars="0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81480" cy="2989580"/>
            <wp:effectExtent l="0" t="0" r="7620" b="762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73225" cy="2975610"/>
            <wp:effectExtent l="0" t="0" r="3175" b="8890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297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79575" cy="2987040"/>
            <wp:effectExtent l="0" t="0" r="9525" b="10160"/>
            <wp:docPr id="17" name="图片 1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="100" w:leftChars="0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二．设备监控界面</w:t>
      </w:r>
    </w:p>
    <w:p>
      <w:pPr>
        <w:numPr>
          <w:ilvl w:val="0"/>
          <w:numId w:val="0"/>
        </w:numPr>
        <w:spacing w:line="240" w:lineRule="auto"/>
        <w:ind w:left="100" w:leftChars="0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1.首界面。</w:t>
      </w:r>
    </w:p>
    <w:p>
      <w:pPr>
        <w:numPr>
          <w:ilvl w:val="0"/>
          <w:numId w:val="0"/>
        </w:numPr>
        <w:spacing w:line="240" w:lineRule="auto"/>
        <w:ind w:left="100" w:leftChars="0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0555" cy="3246755"/>
            <wp:effectExtent l="0" t="0" r="4445" b="4445"/>
            <wp:docPr id="6" name="图片 6" descr="Screenshot_20220328-11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reenshot_20220328-1124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0555" cy="324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2设置界面。      </w:t>
      </w:r>
    </w:p>
    <w:p>
      <w:pPr>
        <w:numPr>
          <w:ilvl w:val="0"/>
          <w:numId w:val="0"/>
        </w:numPr>
        <w:spacing w:line="240" w:lineRule="auto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            可通过此界面设置温度阈值和焦点偏移              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365760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240" w:lineRule="auto"/>
        <w:ind w:left="100" w:leftChars="0" w:firstLine="0" w:firstLineChars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详细信息界面。</w:t>
      </w:r>
    </w:p>
    <w:p>
      <w:pPr>
        <w:numPr>
          <w:numId w:val="0"/>
        </w:numPr>
        <w:spacing w:line="240" w:lineRule="auto"/>
        <w:ind w:left="100" w:leftChars="0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3448685"/>
            <wp:effectExtent l="0" t="0" r="0" b="571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240" w:lineRule="auto"/>
        <w:ind w:left="100" w:leftChars="0" w:firstLine="0" w:firstLineChars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设置序列号。</w:t>
      </w:r>
    </w:p>
    <w:p>
      <w:pPr>
        <w:numPr>
          <w:numId w:val="0"/>
        </w:numPr>
        <w:spacing w:line="240" w:lineRule="auto"/>
        <w:ind w:left="100" w:leftChars="0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4064000"/>
            <wp:effectExtent l="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240" w:lineRule="auto"/>
        <w:ind w:left="100" w:leftChars="0" w:firstLine="0" w:firstLineChars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设置WIFI。</w:t>
      </w:r>
    </w:p>
    <w:p>
      <w:pPr>
        <w:numPr>
          <w:numId w:val="0"/>
        </w:numPr>
        <w:spacing w:line="240" w:lineRule="auto"/>
        <w:ind w:left="100" w:leftChars="0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3740785"/>
            <wp:effectExtent l="0" t="0" r="0" b="57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74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240" w:lineRule="auto"/>
        <w:ind w:left="100" w:leftChars="0" w:firstLine="0" w:firstLineChars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信息查询 。  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4064000"/>
            <wp:effectExtent l="0" t="0" r="0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三 . 功能介绍</w:t>
      </w:r>
    </w:p>
    <w:p>
      <w:pPr>
        <w:numPr>
          <w:ilvl w:val="0"/>
          <w:numId w:val="2"/>
        </w:numPr>
        <w:spacing w:line="240" w:lineRule="auto"/>
        <w:ind w:left="100" w:leftChars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数据监控，进入此界面可查看头子内部温度压力信息。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4018915"/>
            <wp:effectExtent l="0" t="0" r="0" b="698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1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1"/>
        <w:numPr>
          <w:ilvl w:val="0"/>
          <w:numId w:val="3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设置焦点位置：外部模拟量或者设置的焦点位置。</w:t>
      </w:r>
    </w:p>
    <w:p>
      <w:pPr>
        <w:pStyle w:val="41"/>
        <w:numPr>
          <w:ilvl w:val="0"/>
          <w:numId w:val="3"/>
        </w:numPr>
        <w:bidi w:val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实际焦点位置：根据电机编码器反馈换算的焦点位置。</w:t>
      </w:r>
    </w:p>
    <w:p>
      <w:pPr>
        <w:pStyle w:val="41"/>
        <w:numPr>
          <w:ilvl w:val="0"/>
          <w:numId w:val="3"/>
        </w:numPr>
        <w:bidi w:val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气压，温度：实时温度和压力。</w:t>
      </w:r>
    </w:p>
    <w:p>
      <w:pPr>
        <w:pStyle w:val="41"/>
        <w:numPr>
          <w:ilvl w:val="0"/>
          <w:numId w:val="3"/>
        </w:numPr>
        <w:bidi w:val="0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下保护镜到位：下保护镜安装是否到位状态。</w:t>
      </w:r>
    </w:p>
    <w:p>
      <w:pPr>
        <w:pStyle w:val="41"/>
        <w:numPr>
          <w:numId w:val="0"/>
        </w:numPr>
        <w:bidi w:val="0"/>
        <w:spacing w:line="30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41"/>
        <w:numPr>
          <w:numId w:val="0"/>
        </w:numPr>
        <w:bidi w:val="0"/>
        <w:spacing w:line="30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1"/>
        <w:numPr>
          <w:numId w:val="0"/>
        </w:numPr>
        <w:bidi w:val="0"/>
        <w:spacing w:line="30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1"/>
        <w:numPr>
          <w:numId w:val="0"/>
        </w:numPr>
        <w:bidi w:val="0"/>
        <w:spacing w:line="30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1"/>
        <w:numPr>
          <w:numId w:val="0"/>
        </w:numPr>
        <w:bidi w:val="0"/>
        <w:spacing w:line="30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1"/>
        <w:numPr>
          <w:numId w:val="0"/>
        </w:numPr>
        <w:bidi w:val="0"/>
        <w:spacing w:line="30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line="240" w:lineRule="auto"/>
        <w:ind w:left="100" w:leftChars="0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阈值和偏移量修改设置：</w:t>
      </w:r>
    </w:p>
    <w:p>
      <w:pPr>
        <w:numPr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4064000"/>
            <wp:effectExtent l="0" t="0" r="0" b="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零焦点偏移量：智能头实际零点和理论零点的偏差值</w:t>
      </w:r>
    </w:p>
    <w:p>
      <w:pPr>
        <w:numPr>
          <w:ilvl w:val="0"/>
          <w:numId w:val="4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正负模拟量矫正值：预留</w:t>
      </w:r>
    </w:p>
    <w:p>
      <w:pPr>
        <w:numPr>
          <w:ilvl w:val="0"/>
          <w:numId w:val="4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温度，压力：当智能头内部传感器温度或者压力超过此值时输出报警</w:t>
      </w: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line="240" w:lineRule="auto"/>
        <w:ind w:left="100" w:leftChars="0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序列号设置</w:t>
      </w:r>
    </w:p>
    <w:p>
      <w:pPr>
        <w:numPr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4064000"/>
            <wp:effectExtent l="0" t="0" r="0" b="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通过此界面可修改头子序列号：热点名称和序列号对应。</w:t>
      </w: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line="240" w:lineRule="auto"/>
        <w:ind w:left="100" w:leftChars="0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WIFI设置</w:t>
      </w:r>
    </w:p>
    <w:p>
      <w:pPr>
        <w:numPr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00" cy="4064000"/>
            <wp:effectExtent l="0" t="0" r="0" b="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通过此界面可以设置智能头连接外部网络，连接成功后数据将发送到云端服务器</w:t>
      </w:r>
    </w:p>
    <w:p>
      <w:pPr>
        <w:numPr>
          <w:ilvl w:val="0"/>
          <w:numId w:val="6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输入可数据传输的网络，不能填写智能头自身的热点。</w:t>
      </w:r>
    </w:p>
    <w:p>
      <w:pPr>
        <w:numPr>
          <w:ilvl w:val="0"/>
          <w:numId w:val="6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连接成功后，“连接”按钮变灰不能点击，“断开”按钮变亮点击断开连接。</w:t>
      </w: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line="240" w:lineRule="auto"/>
        <w:ind w:left="100" w:leftChars="0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信息查询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b/>
          <w:bCs/>
          <w:color w:val="0000FF"/>
          <w:sz w:val="44"/>
          <w:szCs w:val="44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</w:pPr>
      <w:r>
        <w:rPr>
          <w:rFonts w:hint="default" w:ascii="微软雅黑" w:hAnsi="微软雅黑" w:eastAsia="微软雅黑" w:cs="Arial"/>
          <w:b/>
          <w:bCs/>
          <w:color w:val="0000FF"/>
          <w:sz w:val="44"/>
          <w:szCs w:val="44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  <w:drawing>
          <wp:inline distT="0" distB="0" distL="114300" distR="114300">
            <wp:extent cx="2286000" cy="4064000"/>
            <wp:effectExtent l="0" t="0" r="0" b="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spacing w:line="240" w:lineRule="auto"/>
        <w:jc w:val="left"/>
        <w:rPr>
          <w:rFonts w:hint="eastAsia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  <w:t>此界面用于查看固件版本和外部输入模拟量大小</w:t>
      </w:r>
    </w:p>
    <w:p>
      <w:pPr>
        <w:numPr>
          <w:ilvl w:val="0"/>
          <w:numId w:val="7"/>
        </w:numPr>
        <w:spacing w:line="240" w:lineRule="auto"/>
        <w:jc w:val="left"/>
        <w:rPr>
          <w:rFonts w:hint="default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  <w:t>外部模拟量输入值：智能头获取到的外部输入的模拟量电压值</w:t>
      </w:r>
    </w:p>
    <w:p>
      <w:pPr>
        <w:numPr>
          <w:ilvl w:val="0"/>
          <w:numId w:val="7"/>
        </w:numPr>
        <w:spacing w:line="240" w:lineRule="auto"/>
        <w:jc w:val="left"/>
        <w:rPr>
          <w:rFonts w:hint="default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  <w:t>主板软硬件信息：固件信息</w:t>
      </w:r>
    </w:p>
    <w:p>
      <w:pPr>
        <w:numPr>
          <w:ilvl w:val="0"/>
          <w:numId w:val="7"/>
        </w:numPr>
        <w:spacing w:line="240" w:lineRule="auto"/>
        <w:jc w:val="left"/>
        <w:rPr>
          <w:rFonts w:hint="default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  <w:t>WIFI软硬件信息：固件信息</w:t>
      </w:r>
    </w:p>
    <w:p>
      <w:pPr>
        <w:numPr>
          <w:ilvl w:val="0"/>
          <w:numId w:val="7"/>
        </w:numPr>
        <w:spacing w:line="240" w:lineRule="auto"/>
        <w:jc w:val="left"/>
        <w:rPr>
          <w:rFonts w:hint="default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Arial"/>
          <w:b w:val="0"/>
          <w:bCs w:val="0"/>
          <w:color w:val="auto"/>
          <w:sz w:val="20"/>
          <w:szCs w:val="20"/>
          <w:lang w:val="en-US" w:eastAsia="zh-CN"/>
        </w:rPr>
        <w:t>ESP32版本信息：固件信息</w:t>
      </w:r>
    </w:p>
    <w:p>
      <w:pPr>
        <w:numPr>
          <w:ilvl w:val="0"/>
          <w:numId w:val="0"/>
        </w:numPr>
        <w:spacing w:line="240" w:lineRule="auto"/>
        <w:jc w:val="both"/>
        <w:rPr>
          <w:rFonts w:hint="default" w:ascii="微软雅黑" w:hAnsi="微软雅黑" w:eastAsia="微软雅黑" w:cs="Arial"/>
          <w:b/>
          <w:bCs/>
          <w:color w:val="0000FF"/>
          <w:sz w:val="44"/>
          <w:szCs w:val="44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491" w:right="1077" w:bottom="1440" w:left="1077" w:header="850" w:footer="794" w:gutter="0"/>
      <w:pgNumType w:fmt="decimal"/>
      <w:cols w:space="425" w:num="1"/>
      <w:titlePg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uto"/>
      <w:jc w:val="both"/>
      <w:rPr>
        <w:color w:val="DC4A13"/>
        <w:sz w:val="24"/>
        <w:szCs w:val="24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color w:val="DC4A13"/>
      </w:rPr>
      <w:t>202</w:t>
    </w:r>
    <w:r>
      <w:rPr>
        <w:rFonts w:hint="eastAsia" w:ascii="微软雅黑" w:hAnsi="微软雅黑" w:eastAsia="微软雅黑"/>
        <w:color w:val="DC4A13"/>
        <w:lang w:val="en-US" w:eastAsia="zh-CN"/>
      </w:rPr>
      <w:t>2-12</w:t>
    </w:r>
    <w:r>
      <w:rPr>
        <w:rFonts w:ascii="微软雅黑" w:hAnsi="微软雅黑" w:eastAsia="微软雅黑"/>
        <w:color w:val="DC4A13"/>
      </w:rPr>
      <w:t>-</w:t>
    </w:r>
    <w:r>
      <w:rPr>
        <w:rFonts w:hint="eastAsia" w:ascii="微软雅黑" w:hAnsi="微软雅黑" w:eastAsia="微软雅黑"/>
        <w:color w:val="DC4A13"/>
        <w:lang w:val="en-US" w:eastAsia="zh-CN"/>
      </w:rPr>
      <w:t>22</w:t>
    </w:r>
    <w:r>
      <w:rPr>
        <w:rFonts w:hint="eastAsia" w:ascii="微软雅黑" w:hAnsi="微软雅黑" w:eastAsia="微软雅黑"/>
        <w:color w:val="DC4A13"/>
      </w:rPr>
      <w:t xml:space="preserve">                                 嘉强 · </w:t>
    </w:r>
    <w:r>
      <w:rPr>
        <w:rFonts w:ascii="微软雅黑" w:hAnsi="微软雅黑" w:eastAsia="微软雅黑"/>
        <w:color w:val="DC4A13"/>
      </w:rPr>
      <w:t>ET</w:t>
    </w:r>
    <w:r>
      <w:rPr>
        <w:rFonts w:hint="eastAsia" w:ascii="微软雅黑" w:hAnsi="微软雅黑" w:eastAsia="微软雅黑"/>
        <w:color w:val="DC4A13"/>
      </w:rPr>
      <w:t xml:space="preserve">以铠电子  </w:t>
    </w:r>
    <w:r>
      <w:rPr>
        <w:rFonts w:ascii="微软雅黑" w:hAnsi="微软雅黑" w:eastAsia="微软雅黑"/>
        <w:color w:val="DC4A13"/>
      </w:rPr>
      <w:t>版权所有</w:t>
    </w:r>
  </w:p>
  <w:p>
    <w:pPr>
      <w:pStyle w:val="9"/>
      <w:spacing w:line="240" w:lineRule="auto"/>
      <w:jc w:val="both"/>
      <w:rPr>
        <w:rFonts w:ascii="微软雅黑" w:hAnsi="微软雅黑" w:eastAsia="微软雅黑"/>
        <w:b/>
        <w:color w:val="DC4A13"/>
      </w:rPr>
    </w:pPr>
    <w:r>
      <w:rPr>
        <w:rFonts w:ascii="微软雅黑" w:hAnsi="微软雅黑" w:eastAsia="微软雅黑"/>
        <w:color w:val="DC4A13"/>
      </w:rPr>
      <w:t>V1.0.0</w:t>
    </w:r>
    <w:r>
      <w:rPr>
        <w:rFonts w:ascii="微软雅黑" w:hAnsi="微软雅黑" w:eastAsia="微软雅黑"/>
        <w:b/>
        <w:color w:val="DC4A13"/>
      </w:rPr>
      <w:t xml:space="preserve"> </w:t>
    </w:r>
    <w:r>
      <w:rPr>
        <w:rFonts w:hint="eastAsia" w:ascii="微软雅黑" w:hAnsi="微软雅黑" w:eastAsia="微软雅黑"/>
        <w:b/>
        <w:color w:val="DC4A13"/>
      </w:rPr>
      <w:t xml:space="preserve">                                            </w:t>
    </w:r>
    <w:r>
      <w:rPr>
        <w:rFonts w:ascii="微软雅黑" w:hAnsi="微软雅黑" w:eastAsia="微软雅黑"/>
        <w:b/>
        <w:color w:val="DC4A13"/>
      </w:rPr>
      <w:t>www.</w:t>
    </w:r>
    <w:r>
      <w:rPr>
        <w:rFonts w:hint="eastAsia" w:ascii="微软雅黑" w:hAnsi="微软雅黑" w:eastAsia="微软雅黑"/>
        <w:b/>
        <w:color w:val="DC4A13"/>
      </w:rPr>
      <w:t>empo</w:t>
    </w:r>
    <w:r>
      <w:rPr>
        <w:rFonts w:ascii="微软雅黑" w:hAnsi="微软雅黑" w:eastAsia="微软雅黑"/>
        <w:b/>
        <w:color w:val="DC4A13"/>
      </w:rPr>
      <w:t xml:space="preserve">wer.cn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uto"/>
      <w:jc w:val="both"/>
      <w:rPr>
        <w:color w:val="DC4A13"/>
        <w:sz w:val="24"/>
        <w:szCs w:val="24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color w:val="DC4A13"/>
      </w:rPr>
      <w:t>2021-07-01</w:t>
    </w:r>
    <w:r>
      <w:rPr>
        <w:rFonts w:hint="eastAsia" w:ascii="微软雅黑" w:hAnsi="微软雅黑" w:eastAsia="微软雅黑"/>
        <w:color w:val="DC4A13"/>
      </w:rPr>
      <w:t xml:space="preserve">                                  嘉强 · </w:t>
    </w:r>
    <w:r>
      <w:rPr>
        <w:rFonts w:ascii="微软雅黑" w:hAnsi="微软雅黑" w:eastAsia="微软雅黑"/>
        <w:color w:val="DC4A13"/>
      </w:rPr>
      <w:t>ET</w:t>
    </w:r>
    <w:r>
      <w:rPr>
        <w:rFonts w:hint="eastAsia" w:ascii="微软雅黑" w:hAnsi="微软雅黑" w:eastAsia="微软雅黑"/>
        <w:color w:val="DC4A13"/>
      </w:rPr>
      <w:t xml:space="preserve">以铠电子  </w:t>
    </w:r>
    <w:r>
      <w:rPr>
        <w:rFonts w:ascii="微软雅黑" w:hAnsi="微软雅黑" w:eastAsia="微软雅黑"/>
        <w:color w:val="DC4A13"/>
      </w:rPr>
      <w:t>版权所有</w:t>
    </w:r>
  </w:p>
  <w:p>
    <w:pPr>
      <w:pStyle w:val="9"/>
      <w:spacing w:line="240" w:lineRule="auto"/>
      <w:jc w:val="both"/>
      <w:rPr>
        <w:rFonts w:ascii="微软雅黑" w:hAnsi="微软雅黑" w:eastAsia="微软雅黑"/>
        <w:b/>
        <w:color w:val="DC4A13"/>
      </w:rPr>
    </w:pPr>
    <w:r>
      <w:rPr>
        <w:rFonts w:ascii="微软雅黑" w:hAnsi="微软雅黑" w:eastAsia="微软雅黑"/>
        <w:color w:val="DC4A13"/>
      </w:rPr>
      <w:t>V1.0.0</w:t>
    </w:r>
    <w:r>
      <w:rPr>
        <w:rFonts w:ascii="微软雅黑" w:hAnsi="微软雅黑" w:eastAsia="微软雅黑"/>
        <w:b/>
        <w:color w:val="DC4A13"/>
      </w:rPr>
      <w:t xml:space="preserve"> </w:t>
    </w:r>
    <w:r>
      <w:rPr>
        <w:rFonts w:hint="eastAsia" w:ascii="微软雅黑" w:hAnsi="微软雅黑" w:eastAsia="微软雅黑"/>
        <w:b/>
        <w:color w:val="DC4A13"/>
      </w:rPr>
      <w:t xml:space="preserve">                                            </w:t>
    </w:r>
    <w:r>
      <w:rPr>
        <w:rFonts w:ascii="微软雅黑" w:hAnsi="微软雅黑" w:eastAsia="微软雅黑"/>
        <w:b/>
        <w:color w:val="DC4A13"/>
      </w:rPr>
      <w:t>www.</w:t>
    </w:r>
    <w:r>
      <w:rPr>
        <w:rFonts w:hint="eastAsia" w:ascii="微软雅黑" w:hAnsi="微软雅黑" w:eastAsia="微软雅黑"/>
        <w:b/>
        <w:color w:val="DC4A13"/>
      </w:rPr>
      <w:t>em</w:t>
    </w:r>
    <w:r>
      <w:rPr>
        <w:rFonts w:ascii="微软雅黑" w:hAnsi="微软雅黑" w:eastAsia="微软雅黑"/>
        <w:b/>
        <w:color w:val="DC4A13"/>
      </w:rPr>
      <w:t xml:space="preserve">power.cn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6540"/>
      </w:tabs>
      <w:spacing w:line="360" w:lineRule="exact"/>
      <w:ind w:firstLine="3202" w:firstLineChars="1000"/>
      <w:rPr>
        <w:rFonts w:hint="default" w:ascii="Arial" w:hAnsi="Arial" w:eastAsia="微软雅黑" w:cs="Arial"/>
        <w:b/>
        <w:color w:val="EA5504"/>
        <w:sz w:val="32"/>
        <w:szCs w:val="32"/>
        <w:lang w:val="en-US" w:eastAsia="zh-CN"/>
      </w:rPr>
    </w:pP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嘉强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智能头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APP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使用说明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-简易版</w:t>
    </w:r>
  </w:p>
  <w:p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6540"/>
      </w:tabs>
      <w:spacing w:line="360" w:lineRule="exact"/>
      <w:ind w:firstLine="3202" w:firstLineChars="1000"/>
      <w:rPr>
        <w:rFonts w:hint="default" w:ascii="Arial" w:hAnsi="Arial" w:eastAsia="微软雅黑" w:cs="Arial"/>
        <w:b/>
        <w:color w:val="EA5504"/>
        <w:sz w:val="32"/>
        <w:szCs w:val="32"/>
        <w:lang w:val="en-US" w:eastAsia="zh-CN"/>
      </w:rPr>
    </w:pP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嘉强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智能头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APP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使用说明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-简易版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8E35B8"/>
    <w:multiLevelType w:val="singleLevel"/>
    <w:tmpl w:val="8E8E35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C9588B9"/>
    <w:multiLevelType w:val="singleLevel"/>
    <w:tmpl w:val="2C9588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373AA43"/>
    <w:multiLevelType w:val="singleLevel"/>
    <w:tmpl w:val="5373AA4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737863F"/>
    <w:multiLevelType w:val="singleLevel"/>
    <w:tmpl w:val="5737863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AACD943"/>
    <w:multiLevelType w:val="singleLevel"/>
    <w:tmpl w:val="5AACD943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64FD22C0"/>
    <w:multiLevelType w:val="singleLevel"/>
    <w:tmpl w:val="64FD22C0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691976F6"/>
    <w:multiLevelType w:val="singleLevel"/>
    <w:tmpl w:val="691976F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15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5OTIzNzg3YzdjZGRlM2M0MjRkY2YzNTFhN2NjNjUifQ=="/>
  </w:docVars>
  <w:rsids>
    <w:rsidRoot w:val="001D24F7"/>
    <w:rsid w:val="0000007A"/>
    <w:rsid w:val="00002A94"/>
    <w:rsid w:val="00004027"/>
    <w:rsid w:val="00004BE0"/>
    <w:rsid w:val="000050FF"/>
    <w:rsid w:val="00005EFB"/>
    <w:rsid w:val="00006B0B"/>
    <w:rsid w:val="00006D9C"/>
    <w:rsid w:val="00007A5B"/>
    <w:rsid w:val="00010CA0"/>
    <w:rsid w:val="00014415"/>
    <w:rsid w:val="00015B19"/>
    <w:rsid w:val="0001645B"/>
    <w:rsid w:val="00023841"/>
    <w:rsid w:val="0003047D"/>
    <w:rsid w:val="0003082F"/>
    <w:rsid w:val="00033268"/>
    <w:rsid w:val="0003567D"/>
    <w:rsid w:val="0003642C"/>
    <w:rsid w:val="000429EB"/>
    <w:rsid w:val="00045F1D"/>
    <w:rsid w:val="00051197"/>
    <w:rsid w:val="000511E9"/>
    <w:rsid w:val="00051F40"/>
    <w:rsid w:val="0005234D"/>
    <w:rsid w:val="000524B3"/>
    <w:rsid w:val="000535A9"/>
    <w:rsid w:val="00055B72"/>
    <w:rsid w:val="000560F8"/>
    <w:rsid w:val="0005723F"/>
    <w:rsid w:val="00060349"/>
    <w:rsid w:val="000633F9"/>
    <w:rsid w:val="0006417D"/>
    <w:rsid w:val="00066E83"/>
    <w:rsid w:val="00073E67"/>
    <w:rsid w:val="00076A4E"/>
    <w:rsid w:val="000772FF"/>
    <w:rsid w:val="0008050B"/>
    <w:rsid w:val="0008077C"/>
    <w:rsid w:val="000843D5"/>
    <w:rsid w:val="00085CC3"/>
    <w:rsid w:val="00085D46"/>
    <w:rsid w:val="00086324"/>
    <w:rsid w:val="000901C1"/>
    <w:rsid w:val="00091846"/>
    <w:rsid w:val="00094436"/>
    <w:rsid w:val="00094714"/>
    <w:rsid w:val="00094DAB"/>
    <w:rsid w:val="00095E81"/>
    <w:rsid w:val="000A37EC"/>
    <w:rsid w:val="000A4E5D"/>
    <w:rsid w:val="000A67F3"/>
    <w:rsid w:val="000B0BC6"/>
    <w:rsid w:val="000B1456"/>
    <w:rsid w:val="000B39E5"/>
    <w:rsid w:val="000B543B"/>
    <w:rsid w:val="000B59B6"/>
    <w:rsid w:val="000B67C4"/>
    <w:rsid w:val="000C0709"/>
    <w:rsid w:val="000C281B"/>
    <w:rsid w:val="000C309F"/>
    <w:rsid w:val="000C525F"/>
    <w:rsid w:val="000C7603"/>
    <w:rsid w:val="000D01FC"/>
    <w:rsid w:val="000D03BC"/>
    <w:rsid w:val="000D20AF"/>
    <w:rsid w:val="000D4761"/>
    <w:rsid w:val="000D5309"/>
    <w:rsid w:val="000D6070"/>
    <w:rsid w:val="000D6268"/>
    <w:rsid w:val="000D66BA"/>
    <w:rsid w:val="000D69EE"/>
    <w:rsid w:val="000E0ADB"/>
    <w:rsid w:val="000E0CFF"/>
    <w:rsid w:val="000E29FB"/>
    <w:rsid w:val="000E39AA"/>
    <w:rsid w:val="000E41A2"/>
    <w:rsid w:val="000E5194"/>
    <w:rsid w:val="000E65C7"/>
    <w:rsid w:val="000F09B5"/>
    <w:rsid w:val="000F204F"/>
    <w:rsid w:val="000F3739"/>
    <w:rsid w:val="00104490"/>
    <w:rsid w:val="0010640F"/>
    <w:rsid w:val="00106AEC"/>
    <w:rsid w:val="00110311"/>
    <w:rsid w:val="00110FC6"/>
    <w:rsid w:val="001127AA"/>
    <w:rsid w:val="001131E0"/>
    <w:rsid w:val="00116A95"/>
    <w:rsid w:val="0012652D"/>
    <w:rsid w:val="00126A56"/>
    <w:rsid w:val="00131057"/>
    <w:rsid w:val="001339C2"/>
    <w:rsid w:val="00134B78"/>
    <w:rsid w:val="0013546F"/>
    <w:rsid w:val="0013556B"/>
    <w:rsid w:val="00135806"/>
    <w:rsid w:val="00136239"/>
    <w:rsid w:val="001372D2"/>
    <w:rsid w:val="00140B02"/>
    <w:rsid w:val="001437C6"/>
    <w:rsid w:val="00144664"/>
    <w:rsid w:val="00146A64"/>
    <w:rsid w:val="00146C47"/>
    <w:rsid w:val="001511C3"/>
    <w:rsid w:val="00151247"/>
    <w:rsid w:val="00151339"/>
    <w:rsid w:val="00152EF2"/>
    <w:rsid w:val="0015431D"/>
    <w:rsid w:val="00154F39"/>
    <w:rsid w:val="0015583E"/>
    <w:rsid w:val="00163F0A"/>
    <w:rsid w:val="00164A34"/>
    <w:rsid w:val="00165371"/>
    <w:rsid w:val="00171479"/>
    <w:rsid w:val="00171A54"/>
    <w:rsid w:val="001745BA"/>
    <w:rsid w:val="0018298A"/>
    <w:rsid w:val="00187D00"/>
    <w:rsid w:val="001904F7"/>
    <w:rsid w:val="00190AE0"/>
    <w:rsid w:val="001935BA"/>
    <w:rsid w:val="001951E9"/>
    <w:rsid w:val="00196CC7"/>
    <w:rsid w:val="001A1062"/>
    <w:rsid w:val="001A2105"/>
    <w:rsid w:val="001A3104"/>
    <w:rsid w:val="001A323F"/>
    <w:rsid w:val="001A4455"/>
    <w:rsid w:val="001B0CB5"/>
    <w:rsid w:val="001B10B6"/>
    <w:rsid w:val="001B1885"/>
    <w:rsid w:val="001B35CC"/>
    <w:rsid w:val="001B46E7"/>
    <w:rsid w:val="001C06D1"/>
    <w:rsid w:val="001D24F7"/>
    <w:rsid w:val="001D2C28"/>
    <w:rsid w:val="001E31E4"/>
    <w:rsid w:val="001E7EB3"/>
    <w:rsid w:val="001F026A"/>
    <w:rsid w:val="001F29D5"/>
    <w:rsid w:val="001F3917"/>
    <w:rsid w:val="001F6B30"/>
    <w:rsid w:val="00201691"/>
    <w:rsid w:val="00201DBA"/>
    <w:rsid w:val="00203126"/>
    <w:rsid w:val="002035D3"/>
    <w:rsid w:val="00204440"/>
    <w:rsid w:val="00204454"/>
    <w:rsid w:val="00206908"/>
    <w:rsid w:val="002114B6"/>
    <w:rsid w:val="002120DC"/>
    <w:rsid w:val="002170BB"/>
    <w:rsid w:val="00220817"/>
    <w:rsid w:val="00222E2B"/>
    <w:rsid w:val="00227CD6"/>
    <w:rsid w:val="002308C1"/>
    <w:rsid w:val="00232900"/>
    <w:rsid w:val="00232995"/>
    <w:rsid w:val="002343F0"/>
    <w:rsid w:val="00237C7B"/>
    <w:rsid w:val="00242BC3"/>
    <w:rsid w:val="00243B28"/>
    <w:rsid w:val="00243B45"/>
    <w:rsid w:val="00243E82"/>
    <w:rsid w:val="00245503"/>
    <w:rsid w:val="002530B4"/>
    <w:rsid w:val="00253FB4"/>
    <w:rsid w:val="00255D58"/>
    <w:rsid w:val="0025679D"/>
    <w:rsid w:val="0025760F"/>
    <w:rsid w:val="00263834"/>
    <w:rsid w:val="00263A54"/>
    <w:rsid w:val="00263D14"/>
    <w:rsid w:val="002669DF"/>
    <w:rsid w:val="00271732"/>
    <w:rsid w:val="00274913"/>
    <w:rsid w:val="00277E57"/>
    <w:rsid w:val="00281722"/>
    <w:rsid w:val="00281D1C"/>
    <w:rsid w:val="00283740"/>
    <w:rsid w:val="002840FB"/>
    <w:rsid w:val="0028664E"/>
    <w:rsid w:val="002871F7"/>
    <w:rsid w:val="0028745B"/>
    <w:rsid w:val="002874DD"/>
    <w:rsid w:val="00294C78"/>
    <w:rsid w:val="00295FC4"/>
    <w:rsid w:val="00296C85"/>
    <w:rsid w:val="002A1DAD"/>
    <w:rsid w:val="002A4036"/>
    <w:rsid w:val="002A4256"/>
    <w:rsid w:val="002A4EFE"/>
    <w:rsid w:val="002A62BA"/>
    <w:rsid w:val="002B247F"/>
    <w:rsid w:val="002B7C1A"/>
    <w:rsid w:val="002C0D2F"/>
    <w:rsid w:val="002C33C1"/>
    <w:rsid w:val="002C35D8"/>
    <w:rsid w:val="002C3BB9"/>
    <w:rsid w:val="002C5947"/>
    <w:rsid w:val="002C5A34"/>
    <w:rsid w:val="002D2DAA"/>
    <w:rsid w:val="002D33CE"/>
    <w:rsid w:val="002D3EFE"/>
    <w:rsid w:val="002D4313"/>
    <w:rsid w:val="002E0C1C"/>
    <w:rsid w:val="002E11E4"/>
    <w:rsid w:val="002E1DA2"/>
    <w:rsid w:val="002E2954"/>
    <w:rsid w:val="002F25D7"/>
    <w:rsid w:val="002F3D73"/>
    <w:rsid w:val="002F6D4D"/>
    <w:rsid w:val="00300BBB"/>
    <w:rsid w:val="00302846"/>
    <w:rsid w:val="0030363F"/>
    <w:rsid w:val="00305162"/>
    <w:rsid w:val="0031010A"/>
    <w:rsid w:val="00310600"/>
    <w:rsid w:val="003109CB"/>
    <w:rsid w:val="00310E8B"/>
    <w:rsid w:val="003135C1"/>
    <w:rsid w:val="00315D12"/>
    <w:rsid w:val="00323768"/>
    <w:rsid w:val="00325060"/>
    <w:rsid w:val="0032732A"/>
    <w:rsid w:val="00331099"/>
    <w:rsid w:val="003337F6"/>
    <w:rsid w:val="00334AFD"/>
    <w:rsid w:val="0033557A"/>
    <w:rsid w:val="003428BC"/>
    <w:rsid w:val="00344B10"/>
    <w:rsid w:val="0034603E"/>
    <w:rsid w:val="0034625C"/>
    <w:rsid w:val="00346B6B"/>
    <w:rsid w:val="00347E52"/>
    <w:rsid w:val="0035207D"/>
    <w:rsid w:val="003527C5"/>
    <w:rsid w:val="00352F41"/>
    <w:rsid w:val="00353E9F"/>
    <w:rsid w:val="00356566"/>
    <w:rsid w:val="00356569"/>
    <w:rsid w:val="00370210"/>
    <w:rsid w:val="00370CC5"/>
    <w:rsid w:val="00372707"/>
    <w:rsid w:val="00373B83"/>
    <w:rsid w:val="00375A63"/>
    <w:rsid w:val="00383CB5"/>
    <w:rsid w:val="00386E9C"/>
    <w:rsid w:val="00387A64"/>
    <w:rsid w:val="003923B3"/>
    <w:rsid w:val="00393AB5"/>
    <w:rsid w:val="003966A6"/>
    <w:rsid w:val="003966D4"/>
    <w:rsid w:val="00397691"/>
    <w:rsid w:val="003A1B9D"/>
    <w:rsid w:val="003A3A9C"/>
    <w:rsid w:val="003B0B0C"/>
    <w:rsid w:val="003B179A"/>
    <w:rsid w:val="003B27A0"/>
    <w:rsid w:val="003B7D9D"/>
    <w:rsid w:val="003C0308"/>
    <w:rsid w:val="003C0A94"/>
    <w:rsid w:val="003C156D"/>
    <w:rsid w:val="003C1686"/>
    <w:rsid w:val="003C2924"/>
    <w:rsid w:val="003C347C"/>
    <w:rsid w:val="003C3DEA"/>
    <w:rsid w:val="003D001B"/>
    <w:rsid w:val="003D1833"/>
    <w:rsid w:val="003D199D"/>
    <w:rsid w:val="003D21C8"/>
    <w:rsid w:val="003D27FB"/>
    <w:rsid w:val="003D5982"/>
    <w:rsid w:val="003D5C56"/>
    <w:rsid w:val="003E0CB2"/>
    <w:rsid w:val="003E37CD"/>
    <w:rsid w:val="003E4374"/>
    <w:rsid w:val="003E73EF"/>
    <w:rsid w:val="003F2BC7"/>
    <w:rsid w:val="003F5C0C"/>
    <w:rsid w:val="003F6700"/>
    <w:rsid w:val="003F78E4"/>
    <w:rsid w:val="00400809"/>
    <w:rsid w:val="004014D9"/>
    <w:rsid w:val="00401D7C"/>
    <w:rsid w:val="004022F2"/>
    <w:rsid w:val="0040245C"/>
    <w:rsid w:val="00403C95"/>
    <w:rsid w:val="00406575"/>
    <w:rsid w:val="00411626"/>
    <w:rsid w:val="004116F7"/>
    <w:rsid w:val="00412AFD"/>
    <w:rsid w:val="00412C60"/>
    <w:rsid w:val="004229EA"/>
    <w:rsid w:val="0042327D"/>
    <w:rsid w:val="00426C00"/>
    <w:rsid w:val="004310A7"/>
    <w:rsid w:val="0043426F"/>
    <w:rsid w:val="00435363"/>
    <w:rsid w:val="00436D47"/>
    <w:rsid w:val="00437030"/>
    <w:rsid w:val="004404E1"/>
    <w:rsid w:val="00442D8A"/>
    <w:rsid w:val="0044365A"/>
    <w:rsid w:val="00443B95"/>
    <w:rsid w:val="00443C59"/>
    <w:rsid w:val="00446377"/>
    <w:rsid w:val="0044737C"/>
    <w:rsid w:val="00450363"/>
    <w:rsid w:val="00455519"/>
    <w:rsid w:val="00455E33"/>
    <w:rsid w:val="00456215"/>
    <w:rsid w:val="0045732D"/>
    <w:rsid w:val="00461DE9"/>
    <w:rsid w:val="00462542"/>
    <w:rsid w:val="00462FD0"/>
    <w:rsid w:val="00465302"/>
    <w:rsid w:val="004676B6"/>
    <w:rsid w:val="004702AA"/>
    <w:rsid w:val="00471C20"/>
    <w:rsid w:val="004728DA"/>
    <w:rsid w:val="004733E2"/>
    <w:rsid w:val="00473E5D"/>
    <w:rsid w:val="0047542D"/>
    <w:rsid w:val="00476AE0"/>
    <w:rsid w:val="004774FC"/>
    <w:rsid w:val="00480B28"/>
    <w:rsid w:val="00481125"/>
    <w:rsid w:val="00481CFD"/>
    <w:rsid w:val="00484A9B"/>
    <w:rsid w:val="0048596D"/>
    <w:rsid w:val="004902FB"/>
    <w:rsid w:val="00490DAE"/>
    <w:rsid w:val="00495BFF"/>
    <w:rsid w:val="004A0DEA"/>
    <w:rsid w:val="004A2C4C"/>
    <w:rsid w:val="004A4A42"/>
    <w:rsid w:val="004A5137"/>
    <w:rsid w:val="004A56C0"/>
    <w:rsid w:val="004B0613"/>
    <w:rsid w:val="004B1275"/>
    <w:rsid w:val="004B39BB"/>
    <w:rsid w:val="004B5362"/>
    <w:rsid w:val="004C1447"/>
    <w:rsid w:val="004C55EC"/>
    <w:rsid w:val="004C5D52"/>
    <w:rsid w:val="004C66E7"/>
    <w:rsid w:val="004C73CB"/>
    <w:rsid w:val="004C7EE4"/>
    <w:rsid w:val="004D21EC"/>
    <w:rsid w:val="004D30A6"/>
    <w:rsid w:val="004D4D88"/>
    <w:rsid w:val="004D5335"/>
    <w:rsid w:val="004D63B7"/>
    <w:rsid w:val="004E37DA"/>
    <w:rsid w:val="004E5EC1"/>
    <w:rsid w:val="004F29BC"/>
    <w:rsid w:val="004F2BD1"/>
    <w:rsid w:val="00501CF5"/>
    <w:rsid w:val="00504C85"/>
    <w:rsid w:val="00511DA8"/>
    <w:rsid w:val="00513652"/>
    <w:rsid w:val="0051396E"/>
    <w:rsid w:val="00515D86"/>
    <w:rsid w:val="00517271"/>
    <w:rsid w:val="00517700"/>
    <w:rsid w:val="00517A2F"/>
    <w:rsid w:val="00517E9A"/>
    <w:rsid w:val="00520F37"/>
    <w:rsid w:val="005214CE"/>
    <w:rsid w:val="00521CC3"/>
    <w:rsid w:val="00522AA7"/>
    <w:rsid w:val="00523100"/>
    <w:rsid w:val="00523D86"/>
    <w:rsid w:val="0052518C"/>
    <w:rsid w:val="005252CF"/>
    <w:rsid w:val="005256A5"/>
    <w:rsid w:val="00526289"/>
    <w:rsid w:val="00527481"/>
    <w:rsid w:val="0053228A"/>
    <w:rsid w:val="00533C8C"/>
    <w:rsid w:val="005353BD"/>
    <w:rsid w:val="00535E13"/>
    <w:rsid w:val="00536AE9"/>
    <w:rsid w:val="00540E8A"/>
    <w:rsid w:val="00542750"/>
    <w:rsid w:val="00544164"/>
    <w:rsid w:val="00544BF6"/>
    <w:rsid w:val="00550ADF"/>
    <w:rsid w:val="005512FD"/>
    <w:rsid w:val="005514A5"/>
    <w:rsid w:val="005543E4"/>
    <w:rsid w:val="00555439"/>
    <w:rsid w:val="005626C7"/>
    <w:rsid w:val="00563581"/>
    <w:rsid w:val="00564D88"/>
    <w:rsid w:val="00564D93"/>
    <w:rsid w:val="00566264"/>
    <w:rsid w:val="00570383"/>
    <w:rsid w:val="005713EB"/>
    <w:rsid w:val="005717FA"/>
    <w:rsid w:val="00572541"/>
    <w:rsid w:val="00573ACD"/>
    <w:rsid w:val="00574C08"/>
    <w:rsid w:val="00580BC6"/>
    <w:rsid w:val="00580BEF"/>
    <w:rsid w:val="0058137B"/>
    <w:rsid w:val="00583494"/>
    <w:rsid w:val="00583CCE"/>
    <w:rsid w:val="00584113"/>
    <w:rsid w:val="00585C60"/>
    <w:rsid w:val="0059002F"/>
    <w:rsid w:val="005979C5"/>
    <w:rsid w:val="005A0EAA"/>
    <w:rsid w:val="005A2199"/>
    <w:rsid w:val="005A258A"/>
    <w:rsid w:val="005A310E"/>
    <w:rsid w:val="005A366B"/>
    <w:rsid w:val="005A399B"/>
    <w:rsid w:val="005A4FAF"/>
    <w:rsid w:val="005A7AA1"/>
    <w:rsid w:val="005B25D0"/>
    <w:rsid w:val="005B4656"/>
    <w:rsid w:val="005B468C"/>
    <w:rsid w:val="005B6463"/>
    <w:rsid w:val="005B7675"/>
    <w:rsid w:val="005C0585"/>
    <w:rsid w:val="005C073B"/>
    <w:rsid w:val="005C3579"/>
    <w:rsid w:val="005C45EE"/>
    <w:rsid w:val="005C4E4C"/>
    <w:rsid w:val="005C4FF4"/>
    <w:rsid w:val="005C504A"/>
    <w:rsid w:val="005C6AF5"/>
    <w:rsid w:val="005D0379"/>
    <w:rsid w:val="005D0D70"/>
    <w:rsid w:val="005D48BA"/>
    <w:rsid w:val="005D635F"/>
    <w:rsid w:val="005E0DAB"/>
    <w:rsid w:val="005E1465"/>
    <w:rsid w:val="005E188F"/>
    <w:rsid w:val="005E33FD"/>
    <w:rsid w:val="005E4744"/>
    <w:rsid w:val="005F3F10"/>
    <w:rsid w:val="005F4A26"/>
    <w:rsid w:val="005F4B80"/>
    <w:rsid w:val="005F57C7"/>
    <w:rsid w:val="005F7056"/>
    <w:rsid w:val="005F7122"/>
    <w:rsid w:val="00600442"/>
    <w:rsid w:val="0060233A"/>
    <w:rsid w:val="006114D0"/>
    <w:rsid w:val="00611F06"/>
    <w:rsid w:val="00615613"/>
    <w:rsid w:val="0061797E"/>
    <w:rsid w:val="00620355"/>
    <w:rsid w:val="00622BB3"/>
    <w:rsid w:val="00625882"/>
    <w:rsid w:val="00626717"/>
    <w:rsid w:val="00627EF0"/>
    <w:rsid w:val="00630AB2"/>
    <w:rsid w:val="006310D1"/>
    <w:rsid w:val="00634DEE"/>
    <w:rsid w:val="00637339"/>
    <w:rsid w:val="0064563E"/>
    <w:rsid w:val="006509A9"/>
    <w:rsid w:val="006539D3"/>
    <w:rsid w:val="00653CF1"/>
    <w:rsid w:val="00654939"/>
    <w:rsid w:val="006569B6"/>
    <w:rsid w:val="00663587"/>
    <w:rsid w:val="00663A05"/>
    <w:rsid w:val="00663B14"/>
    <w:rsid w:val="0066459D"/>
    <w:rsid w:val="006655A8"/>
    <w:rsid w:val="00666F97"/>
    <w:rsid w:val="00666FE4"/>
    <w:rsid w:val="006741D7"/>
    <w:rsid w:val="006757D5"/>
    <w:rsid w:val="00677124"/>
    <w:rsid w:val="0068164F"/>
    <w:rsid w:val="006819D0"/>
    <w:rsid w:val="00682A13"/>
    <w:rsid w:val="00683E1C"/>
    <w:rsid w:val="006846A9"/>
    <w:rsid w:val="00685E15"/>
    <w:rsid w:val="0068609B"/>
    <w:rsid w:val="0068793D"/>
    <w:rsid w:val="00687A09"/>
    <w:rsid w:val="006927D3"/>
    <w:rsid w:val="00692D67"/>
    <w:rsid w:val="00694D09"/>
    <w:rsid w:val="00697350"/>
    <w:rsid w:val="006A067A"/>
    <w:rsid w:val="006A2E8B"/>
    <w:rsid w:val="006A3CF0"/>
    <w:rsid w:val="006B1949"/>
    <w:rsid w:val="006B3FC9"/>
    <w:rsid w:val="006B52B7"/>
    <w:rsid w:val="006B641A"/>
    <w:rsid w:val="006B668E"/>
    <w:rsid w:val="006B757C"/>
    <w:rsid w:val="006C15CB"/>
    <w:rsid w:val="006C5364"/>
    <w:rsid w:val="006C5CD4"/>
    <w:rsid w:val="006C6403"/>
    <w:rsid w:val="006C7611"/>
    <w:rsid w:val="006D0B0A"/>
    <w:rsid w:val="006E393A"/>
    <w:rsid w:val="006E776A"/>
    <w:rsid w:val="006F32B3"/>
    <w:rsid w:val="006F35CF"/>
    <w:rsid w:val="006F3BC1"/>
    <w:rsid w:val="00702361"/>
    <w:rsid w:val="0070322D"/>
    <w:rsid w:val="00703F3C"/>
    <w:rsid w:val="007041D0"/>
    <w:rsid w:val="00707C85"/>
    <w:rsid w:val="007109EF"/>
    <w:rsid w:val="007152D7"/>
    <w:rsid w:val="00715C5A"/>
    <w:rsid w:val="00716058"/>
    <w:rsid w:val="00722C3C"/>
    <w:rsid w:val="0072528B"/>
    <w:rsid w:val="007252D6"/>
    <w:rsid w:val="00725DF3"/>
    <w:rsid w:val="00726C01"/>
    <w:rsid w:val="00731EEF"/>
    <w:rsid w:val="00732762"/>
    <w:rsid w:val="00736B6C"/>
    <w:rsid w:val="00736F75"/>
    <w:rsid w:val="00740D85"/>
    <w:rsid w:val="00741A9E"/>
    <w:rsid w:val="0074407B"/>
    <w:rsid w:val="0074489B"/>
    <w:rsid w:val="00745DDE"/>
    <w:rsid w:val="0075666C"/>
    <w:rsid w:val="007600AE"/>
    <w:rsid w:val="007600EC"/>
    <w:rsid w:val="00760201"/>
    <w:rsid w:val="00763F29"/>
    <w:rsid w:val="00764621"/>
    <w:rsid w:val="00771087"/>
    <w:rsid w:val="007721F5"/>
    <w:rsid w:val="00772F41"/>
    <w:rsid w:val="00773116"/>
    <w:rsid w:val="00782D1F"/>
    <w:rsid w:val="00784B65"/>
    <w:rsid w:val="00790071"/>
    <w:rsid w:val="00792812"/>
    <w:rsid w:val="00794EB3"/>
    <w:rsid w:val="0079657A"/>
    <w:rsid w:val="00797595"/>
    <w:rsid w:val="007A0208"/>
    <w:rsid w:val="007A0907"/>
    <w:rsid w:val="007A1DF5"/>
    <w:rsid w:val="007A239E"/>
    <w:rsid w:val="007A2E7F"/>
    <w:rsid w:val="007A32FA"/>
    <w:rsid w:val="007A6000"/>
    <w:rsid w:val="007A6D61"/>
    <w:rsid w:val="007A6F6A"/>
    <w:rsid w:val="007B2211"/>
    <w:rsid w:val="007B47E5"/>
    <w:rsid w:val="007B6C02"/>
    <w:rsid w:val="007B7D40"/>
    <w:rsid w:val="007C0D1F"/>
    <w:rsid w:val="007C0DEF"/>
    <w:rsid w:val="007C3488"/>
    <w:rsid w:val="007C3A5F"/>
    <w:rsid w:val="007C463A"/>
    <w:rsid w:val="007C5EEF"/>
    <w:rsid w:val="007C7A41"/>
    <w:rsid w:val="007D0DBD"/>
    <w:rsid w:val="007D0F51"/>
    <w:rsid w:val="007D2ABA"/>
    <w:rsid w:val="007D52A6"/>
    <w:rsid w:val="007D73F6"/>
    <w:rsid w:val="007E044C"/>
    <w:rsid w:val="007E1392"/>
    <w:rsid w:val="007E1B25"/>
    <w:rsid w:val="007E2245"/>
    <w:rsid w:val="007E2F64"/>
    <w:rsid w:val="007E49DB"/>
    <w:rsid w:val="007E7F7A"/>
    <w:rsid w:val="007F247D"/>
    <w:rsid w:val="007F6E4A"/>
    <w:rsid w:val="007F71E9"/>
    <w:rsid w:val="007F7617"/>
    <w:rsid w:val="007F7935"/>
    <w:rsid w:val="00800273"/>
    <w:rsid w:val="00800E0C"/>
    <w:rsid w:val="00803758"/>
    <w:rsid w:val="00803BEE"/>
    <w:rsid w:val="008040B2"/>
    <w:rsid w:val="00804B63"/>
    <w:rsid w:val="0080694C"/>
    <w:rsid w:val="008077C3"/>
    <w:rsid w:val="008149A5"/>
    <w:rsid w:val="00817D77"/>
    <w:rsid w:val="008205C9"/>
    <w:rsid w:val="00820713"/>
    <w:rsid w:val="00823621"/>
    <w:rsid w:val="00823A29"/>
    <w:rsid w:val="00823E37"/>
    <w:rsid w:val="00827196"/>
    <w:rsid w:val="008305B1"/>
    <w:rsid w:val="008307FC"/>
    <w:rsid w:val="00831571"/>
    <w:rsid w:val="0083428C"/>
    <w:rsid w:val="0083485F"/>
    <w:rsid w:val="00836BF4"/>
    <w:rsid w:val="008411D3"/>
    <w:rsid w:val="008414C9"/>
    <w:rsid w:val="00841E73"/>
    <w:rsid w:val="00842317"/>
    <w:rsid w:val="008445A1"/>
    <w:rsid w:val="008476C8"/>
    <w:rsid w:val="008478BB"/>
    <w:rsid w:val="008508B9"/>
    <w:rsid w:val="0085179C"/>
    <w:rsid w:val="00854B6E"/>
    <w:rsid w:val="00857ACA"/>
    <w:rsid w:val="0086088C"/>
    <w:rsid w:val="008616A0"/>
    <w:rsid w:val="0086503F"/>
    <w:rsid w:val="008659A9"/>
    <w:rsid w:val="00867192"/>
    <w:rsid w:val="00867426"/>
    <w:rsid w:val="008809BF"/>
    <w:rsid w:val="008820E6"/>
    <w:rsid w:val="008832E5"/>
    <w:rsid w:val="00884097"/>
    <w:rsid w:val="00884670"/>
    <w:rsid w:val="00886302"/>
    <w:rsid w:val="00887EFF"/>
    <w:rsid w:val="008908F9"/>
    <w:rsid w:val="00890FB6"/>
    <w:rsid w:val="00895512"/>
    <w:rsid w:val="008A0448"/>
    <w:rsid w:val="008A280A"/>
    <w:rsid w:val="008A3509"/>
    <w:rsid w:val="008A3908"/>
    <w:rsid w:val="008A3BEE"/>
    <w:rsid w:val="008A44D5"/>
    <w:rsid w:val="008A4FA5"/>
    <w:rsid w:val="008B106B"/>
    <w:rsid w:val="008B120E"/>
    <w:rsid w:val="008B5EC4"/>
    <w:rsid w:val="008C0138"/>
    <w:rsid w:val="008C202C"/>
    <w:rsid w:val="008D0CCB"/>
    <w:rsid w:val="008D7BB4"/>
    <w:rsid w:val="008E0333"/>
    <w:rsid w:val="008E18F6"/>
    <w:rsid w:val="008E2C1F"/>
    <w:rsid w:val="008E50EC"/>
    <w:rsid w:val="008E6314"/>
    <w:rsid w:val="008E6467"/>
    <w:rsid w:val="008F113E"/>
    <w:rsid w:val="008F1F3A"/>
    <w:rsid w:val="008F24D9"/>
    <w:rsid w:val="008F5F4A"/>
    <w:rsid w:val="00900E0E"/>
    <w:rsid w:val="0090187C"/>
    <w:rsid w:val="009026F3"/>
    <w:rsid w:val="00903F72"/>
    <w:rsid w:val="00903F96"/>
    <w:rsid w:val="0090635A"/>
    <w:rsid w:val="0090678B"/>
    <w:rsid w:val="00915038"/>
    <w:rsid w:val="0091697D"/>
    <w:rsid w:val="00917489"/>
    <w:rsid w:val="00917649"/>
    <w:rsid w:val="009202CD"/>
    <w:rsid w:val="00920334"/>
    <w:rsid w:val="00920B77"/>
    <w:rsid w:val="009229A0"/>
    <w:rsid w:val="00922DD2"/>
    <w:rsid w:val="00923A67"/>
    <w:rsid w:val="00923FA5"/>
    <w:rsid w:val="0092516D"/>
    <w:rsid w:val="0092543B"/>
    <w:rsid w:val="009301D9"/>
    <w:rsid w:val="00935C76"/>
    <w:rsid w:val="0093672A"/>
    <w:rsid w:val="0094120E"/>
    <w:rsid w:val="00945551"/>
    <w:rsid w:val="00946C0F"/>
    <w:rsid w:val="00955450"/>
    <w:rsid w:val="0096046A"/>
    <w:rsid w:val="00960C8B"/>
    <w:rsid w:val="00961647"/>
    <w:rsid w:val="0096320B"/>
    <w:rsid w:val="00963A23"/>
    <w:rsid w:val="00964DB4"/>
    <w:rsid w:val="00964EF2"/>
    <w:rsid w:val="00966A24"/>
    <w:rsid w:val="00971BAE"/>
    <w:rsid w:val="00971F7E"/>
    <w:rsid w:val="00974A19"/>
    <w:rsid w:val="00975350"/>
    <w:rsid w:val="00975FE8"/>
    <w:rsid w:val="0097604B"/>
    <w:rsid w:val="0098165E"/>
    <w:rsid w:val="009820B2"/>
    <w:rsid w:val="00983DE0"/>
    <w:rsid w:val="00986CB9"/>
    <w:rsid w:val="0099106A"/>
    <w:rsid w:val="00992625"/>
    <w:rsid w:val="00993464"/>
    <w:rsid w:val="0099619B"/>
    <w:rsid w:val="00997A04"/>
    <w:rsid w:val="009A377D"/>
    <w:rsid w:val="009A40CF"/>
    <w:rsid w:val="009A43D9"/>
    <w:rsid w:val="009A443B"/>
    <w:rsid w:val="009B2179"/>
    <w:rsid w:val="009B2912"/>
    <w:rsid w:val="009B6039"/>
    <w:rsid w:val="009B6B11"/>
    <w:rsid w:val="009C6578"/>
    <w:rsid w:val="009C65BC"/>
    <w:rsid w:val="009D1620"/>
    <w:rsid w:val="009D46B7"/>
    <w:rsid w:val="009E00C7"/>
    <w:rsid w:val="009E651A"/>
    <w:rsid w:val="009F6BE6"/>
    <w:rsid w:val="009F7543"/>
    <w:rsid w:val="00A00851"/>
    <w:rsid w:val="00A03F27"/>
    <w:rsid w:val="00A058EB"/>
    <w:rsid w:val="00A06836"/>
    <w:rsid w:val="00A07883"/>
    <w:rsid w:val="00A11489"/>
    <w:rsid w:val="00A1216B"/>
    <w:rsid w:val="00A128B9"/>
    <w:rsid w:val="00A1424A"/>
    <w:rsid w:val="00A22783"/>
    <w:rsid w:val="00A24350"/>
    <w:rsid w:val="00A25E15"/>
    <w:rsid w:val="00A31636"/>
    <w:rsid w:val="00A331BD"/>
    <w:rsid w:val="00A355EF"/>
    <w:rsid w:val="00A35722"/>
    <w:rsid w:val="00A35B4E"/>
    <w:rsid w:val="00A37074"/>
    <w:rsid w:val="00A4081F"/>
    <w:rsid w:val="00A419AB"/>
    <w:rsid w:val="00A43B32"/>
    <w:rsid w:val="00A462BF"/>
    <w:rsid w:val="00A47EF9"/>
    <w:rsid w:val="00A503DF"/>
    <w:rsid w:val="00A52364"/>
    <w:rsid w:val="00A53350"/>
    <w:rsid w:val="00A54C20"/>
    <w:rsid w:val="00A5715A"/>
    <w:rsid w:val="00A65F43"/>
    <w:rsid w:val="00A71DDE"/>
    <w:rsid w:val="00A73648"/>
    <w:rsid w:val="00A779A2"/>
    <w:rsid w:val="00A812BA"/>
    <w:rsid w:val="00A82656"/>
    <w:rsid w:val="00A85598"/>
    <w:rsid w:val="00A857FE"/>
    <w:rsid w:val="00A87618"/>
    <w:rsid w:val="00A9082D"/>
    <w:rsid w:val="00A90E4E"/>
    <w:rsid w:val="00A93417"/>
    <w:rsid w:val="00A938E8"/>
    <w:rsid w:val="00A94542"/>
    <w:rsid w:val="00A94BFA"/>
    <w:rsid w:val="00A950B0"/>
    <w:rsid w:val="00AA3D0C"/>
    <w:rsid w:val="00AA3E6D"/>
    <w:rsid w:val="00AA4706"/>
    <w:rsid w:val="00AA6269"/>
    <w:rsid w:val="00AB0F48"/>
    <w:rsid w:val="00AB0F5F"/>
    <w:rsid w:val="00AB16D5"/>
    <w:rsid w:val="00AB3852"/>
    <w:rsid w:val="00AC2839"/>
    <w:rsid w:val="00AC307C"/>
    <w:rsid w:val="00AC46A0"/>
    <w:rsid w:val="00AC552A"/>
    <w:rsid w:val="00AD14DF"/>
    <w:rsid w:val="00AD3DAF"/>
    <w:rsid w:val="00AD488E"/>
    <w:rsid w:val="00AD4ED7"/>
    <w:rsid w:val="00AD6E72"/>
    <w:rsid w:val="00AE0286"/>
    <w:rsid w:val="00AE0D79"/>
    <w:rsid w:val="00AE4B19"/>
    <w:rsid w:val="00AE4CDC"/>
    <w:rsid w:val="00AE5273"/>
    <w:rsid w:val="00AF075D"/>
    <w:rsid w:val="00AF1E71"/>
    <w:rsid w:val="00AF2957"/>
    <w:rsid w:val="00AF315A"/>
    <w:rsid w:val="00AF55F0"/>
    <w:rsid w:val="00AF6058"/>
    <w:rsid w:val="00AF6715"/>
    <w:rsid w:val="00AF79A0"/>
    <w:rsid w:val="00B01433"/>
    <w:rsid w:val="00B01C5D"/>
    <w:rsid w:val="00B022FA"/>
    <w:rsid w:val="00B0377B"/>
    <w:rsid w:val="00B03C1A"/>
    <w:rsid w:val="00B03F75"/>
    <w:rsid w:val="00B04E60"/>
    <w:rsid w:val="00B0507A"/>
    <w:rsid w:val="00B053F1"/>
    <w:rsid w:val="00B15EF0"/>
    <w:rsid w:val="00B166F5"/>
    <w:rsid w:val="00B16D2F"/>
    <w:rsid w:val="00B17002"/>
    <w:rsid w:val="00B170D8"/>
    <w:rsid w:val="00B20743"/>
    <w:rsid w:val="00B234C1"/>
    <w:rsid w:val="00B236F3"/>
    <w:rsid w:val="00B2420B"/>
    <w:rsid w:val="00B25E4A"/>
    <w:rsid w:val="00B37B2F"/>
    <w:rsid w:val="00B446B0"/>
    <w:rsid w:val="00B4476F"/>
    <w:rsid w:val="00B44F20"/>
    <w:rsid w:val="00B45483"/>
    <w:rsid w:val="00B4560C"/>
    <w:rsid w:val="00B45E25"/>
    <w:rsid w:val="00B46606"/>
    <w:rsid w:val="00B470B2"/>
    <w:rsid w:val="00B52443"/>
    <w:rsid w:val="00B52A14"/>
    <w:rsid w:val="00B52EC8"/>
    <w:rsid w:val="00B537F3"/>
    <w:rsid w:val="00B53C39"/>
    <w:rsid w:val="00B53CED"/>
    <w:rsid w:val="00B54B99"/>
    <w:rsid w:val="00B55D37"/>
    <w:rsid w:val="00B60919"/>
    <w:rsid w:val="00B61AE2"/>
    <w:rsid w:val="00B61DDC"/>
    <w:rsid w:val="00B62F04"/>
    <w:rsid w:val="00B637AE"/>
    <w:rsid w:val="00B66489"/>
    <w:rsid w:val="00B664A5"/>
    <w:rsid w:val="00B67309"/>
    <w:rsid w:val="00B7040D"/>
    <w:rsid w:val="00B7082E"/>
    <w:rsid w:val="00B70D0A"/>
    <w:rsid w:val="00B70FCE"/>
    <w:rsid w:val="00B71D35"/>
    <w:rsid w:val="00B74A17"/>
    <w:rsid w:val="00B754D3"/>
    <w:rsid w:val="00B76A40"/>
    <w:rsid w:val="00B8038B"/>
    <w:rsid w:val="00B81E0E"/>
    <w:rsid w:val="00B829E7"/>
    <w:rsid w:val="00B871C3"/>
    <w:rsid w:val="00B87205"/>
    <w:rsid w:val="00B90A32"/>
    <w:rsid w:val="00B926F9"/>
    <w:rsid w:val="00B92D66"/>
    <w:rsid w:val="00B94D3E"/>
    <w:rsid w:val="00B9563E"/>
    <w:rsid w:val="00B97514"/>
    <w:rsid w:val="00BA0E88"/>
    <w:rsid w:val="00BA3B31"/>
    <w:rsid w:val="00BA427A"/>
    <w:rsid w:val="00BA4DB5"/>
    <w:rsid w:val="00BA576D"/>
    <w:rsid w:val="00BA5948"/>
    <w:rsid w:val="00BA7B29"/>
    <w:rsid w:val="00BB0433"/>
    <w:rsid w:val="00BB3A89"/>
    <w:rsid w:val="00BB71C4"/>
    <w:rsid w:val="00BC0D3C"/>
    <w:rsid w:val="00BC0DEB"/>
    <w:rsid w:val="00BC1F91"/>
    <w:rsid w:val="00BC30B6"/>
    <w:rsid w:val="00BC4122"/>
    <w:rsid w:val="00BC5688"/>
    <w:rsid w:val="00BC6198"/>
    <w:rsid w:val="00BC6B61"/>
    <w:rsid w:val="00BC79F4"/>
    <w:rsid w:val="00BD12F0"/>
    <w:rsid w:val="00BD69BD"/>
    <w:rsid w:val="00BE28D6"/>
    <w:rsid w:val="00BE3629"/>
    <w:rsid w:val="00BE6E3F"/>
    <w:rsid w:val="00BF54A1"/>
    <w:rsid w:val="00C007E3"/>
    <w:rsid w:val="00C1070E"/>
    <w:rsid w:val="00C1083B"/>
    <w:rsid w:val="00C11849"/>
    <w:rsid w:val="00C12EDB"/>
    <w:rsid w:val="00C14040"/>
    <w:rsid w:val="00C14D2C"/>
    <w:rsid w:val="00C2113B"/>
    <w:rsid w:val="00C2241C"/>
    <w:rsid w:val="00C232FC"/>
    <w:rsid w:val="00C25111"/>
    <w:rsid w:val="00C31209"/>
    <w:rsid w:val="00C328E9"/>
    <w:rsid w:val="00C32D83"/>
    <w:rsid w:val="00C33D55"/>
    <w:rsid w:val="00C3500A"/>
    <w:rsid w:val="00C4061D"/>
    <w:rsid w:val="00C41438"/>
    <w:rsid w:val="00C42295"/>
    <w:rsid w:val="00C42E39"/>
    <w:rsid w:val="00C44C37"/>
    <w:rsid w:val="00C45F43"/>
    <w:rsid w:val="00C46D87"/>
    <w:rsid w:val="00C47ABF"/>
    <w:rsid w:val="00C51647"/>
    <w:rsid w:val="00C52536"/>
    <w:rsid w:val="00C558A2"/>
    <w:rsid w:val="00C55AF7"/>
    <w:rsid w:val="00C570D3"/>
    <w:rsid w:val="00C57CE4"/>
    <w:rsid w:val="00C57F44"/>
    <w:rsid w:val="00C6003C"/>
    <w:rsid w:val="00C60684"/>
    <w:rsid w:val="00C612C3"/>
    <w:rsid w:val="00C62B81"/>
    <w:rsid w:val="00C635D9"/>
    <w:rsid w:val="00C759EA"/>
    <w:rsid w:val="00C769AB"/>
    <w:rsid w:val="00C820E4"/>
    <w:rsid w:val="00C820F2"/>
    <w:rsid w:val="00C843D2"/>
    <w:rsid w:val="00C852A1"/>
    <w:rsid w:val="00C8552C"/>
    <w:rsid w:val="00C9479B"/>
    <w:rsid w:val="00C94ED9"/>
    <w:rsid w:val="00C9618F"/>
    <w:rsid w:val="00CA02E7"/>
    <w:rsid w:val="00CA2030"/>
    <w:rsid w:val="00CA343F"/>
    <w:rsid w:val="00CA3BD3"/>
    <w:rsid w:val="00CA61B7"/>
    <w:rsid w:val="00CA6B95"/>
    <w:rsid w:val="00CA703A"/>
    <w:rsid w:val="00CB414A"/>
    <w:rsid w:val="00CB5EFA"/>
    <w:rsid w:val="00CB6FFB"/>
    <w:rsid w:val="00CC1774"/>
    <w:rsid w:val="00CC1F57"/>
    <w:rsid w:val="00CC3BF9"/>
    <w:rsid w:val="00CD0DEC"/>
    <w:rsid w:val="00CD613A"/>
    <w:rsid w:val="00CD7083"/>
    <w:rsid w:val="00CD7B7B"/>
    <w:rsid w:val="00CD7B7C"/>
    <w:rsid w:val="00CE1545"/>
    <w:rsid w:val="00CE3687"/>
    <w:rsid w:val="00CE5540"/>
    <w:rsid w:val="00CE6424"/>
    <w:rsid w:val="00CE72FC"/>
    <w:rsid w:val="00CF0404"/>
    <w:rsid w:val="00CF0DD3"/>
    <w:rsid w:val="00CF173B"/>
    <w:rsid w:val="00CF2AD1"/>
    <w:rsid w:val="00CF4524"/>
    <w:rsid w:val="00CF49C9"/>
    <w:rsid w:val="00CF4E38"/>
    <w:rsid w:val="00CF54ED"/>
    <w:rsid w:val="00CF5B76"/>
    <w:rsid w:val="00CF6CF1"/>
    <w:rsid w:val="00CF7BDD"/>
    <w:rsid w:val="00CF7F5E"/>
    <w:rsid w:val="00D00040"/>
    <w:rsid w:val="00D0312D"/>
    <w:rsid w:val="00D03D83"/>
    <w:rsid w:val="00D03ECB"/>
    <w:rsid w:val="00D043C8"/>
    <w:rsid w:val="00D04E05"/>
    <w:rsid w:val="00D061F8"/>
    <w:rsid w:val="00D14EB5"/>
    <w:rsid w:val="00D206BD"/>
    <w:rsid w:val="00D24263"/>
    <w:rsid w:val="00D25227"/>
    <w:rsid w:val="00D255F2"/>
    <w:rsid w:val="00D257A8"/>
    <w:rsid w:val="00D26DF3"/>
    <w:rsid w:val="00D26EBF"/>
    <w:rsid w:val="00D32427"/>
    <w:rsid w:val="00D328FF"/>
    <w:rsid w:val="00D3351E"/>
    <w:rsid w:val="00D34C1D"/>
    <w:rsid w:val="00D35982"/>
    <w:rsid w:val="00D364E1"/>
    <w:rsid w:val="00D41441"/>
    <w:rsid w:val="00D41D28"/>
    <w:rsid w:val="00D4257F"/>
    <w:rsid w:val="00D4424D"/>
    <w:rsid w:val="00D477D4"/>
    <w:rsid w:val="00D50869"/>
    <w:rsid w:val="00D52C8B"/>
    <w:rsid w:val="00D5350E"/>
    <w:rsid w:val="00D568CD"/>
    <w:rsid w:val="00D56FB5"/>
    <w:rsid w:val="00D572CD"/>
    <w:rsid w:val="00D572DA"/>
    <w:rsid w:val="00D57ECB"/>
    <w:rsid w:val="00D61586"/>
    <w:rsid w:val="00D6584A"/>
    <w:rsid w:val="00D65D6D"/>
    <w:rsid w:val="00D66022"/>
    <w:rsid w:val="00D70D0D"/>
    <w:rsid w:val="00D71970"/>
    <w:rsid w:val="00D71D98"/>
    <w:rsid w:val="00D73117"/>
    <w:rsid w:val="00D74427"/>
    <w:rsid w:val="00D76D42"/>
    <w:rsid w:val="00D860F9"/>
    <w:rsid w:val="00D862E9"/>
    <w:rsid w:val="00D87E80"/>
    <w:rsid w:val="00D90371"/>
    <w:rsid w:val="00D94C3D"/>
    <w:rsid w:val="00DA1E47"/>
    <w:rsid w:val="00DA24A6"/>
    <w:rsid w:val="00DA2D6E"/>
    <w:rsid w:val="00DA58F1"/>
    <w:rsid w:val="00DA7CD1"/>
    <w:rsid w:val="00DB0977"/>
    <w:rsid w:val="00DB0CC0"/>
    <w:rsid w:val="00DB3318"/>
    <w:rsid w:val="00DB34C6"/>
    <w:rsid w:val="00DB5C4B"/>
    <w:rsid w:val="00DB6ABE"/>
    <w:rsid w:val="00DC0ED0"/>
    <w:rsid w:val="00DC0F0F"/>
    <w:rsid w:val="00DC179A"/>
    <w:rsid w:val="00DC21EC"/>
    <w:rsid w:val="00DC2C68"/>
    <w:rsid w:val="00DC2D71"/>
    <w:rsid w:val="00DC35A4"/>
    <w:rsid w:val="00DC4BDE"/>
    <w:rsid w:val="00DC530E"/>
    <w:rsid w:val="00DC753D"/>
    <w:rsid w:val="00DD52A5"/>
    <w:rsid w:val="00DD6F99"/>
    <w:rsid w:val="00DE241B"/>
    <w:rsid w:val="00DE46D9"/>
    <w:rsid w:val="00DE7BE3"/>
    <w:rsid w:val="00DF1D6D"/>
    <w:rsid w:val="00DF3F7A"/>
    <w:rsid w:val="00DF4A53"/>
    <w:rsid w:val="00DF7EFE"/>
    <w:rsid w:val="00E00E65"/>
    <w:rsid w:val="00E0244A"/>
    <w:rsid w:val="00E0384E"/>
    <w:rsid w:val="00E04B60"/>
    <w:rsid w:val="00E1472A"/>
    <w:rsid w:val="00E1587F"/>
    <w:rsid w:val="00E21FA1"/>
    <w:rsid w:val="00E22581"/>
    <w:rsid w:val="00E22704"/>
    <w:rsid w:val="00E22D6D"/>
    <w:rsid w:val="00E2352D"/>
    <w:rsid w:val="00E25121"/>
    <w:rsid w:val="00E253B8"/>
    <w:rsid w:val="00E25752"/>
    <w:rsid w:val="00E27F92"/>
    <w:rsid w:val="00E318A4"/>
    <w:rsid w:val="00E32944"/>
    <w:rsid w:val="00E32D25"/>
    <w:rsid w:val="00E3384F"/>
    <w:rsid w:val="00E3542D"/>
    <w:rsid w:val="00E35BFD"/>
    <w:rsid w:val="00E40794"/>
    <w:rsid w:val="00E441E9"/>
    <w:rsid w:val="00E454A5"/>
    <w:rsid w:val="00E4771C"/>
    <w:rsid w:val="00E5001B"/>
    <w:rsid w:val="00E50077"/>
    <w:rsid w:val="00E52506"/>
    <w:rsid w:val="00E52D65"/>
    <w:rsid w:val="00E55C0A"/>
    <w:rsid w:val="00E64F05"/>
    <w:rsid w:val="00E6551E"/>
    <w:rsid w:val="00E65C54"/>
    <w:rsid w:val="00E67233"/>
    <w:rsid w:val="00E724AD"/>
    <w:rsid w:val="00E73E18"/>
    <w:rsid w:val="00E76601"/>
    <w:rsid w:val="00E76B2E"/>
    <w:rsid w:val="00E77C81"/>
    <w:rsid w:val="00E80613"/>
    <w:rsid w:val="00E8295F"/>
    <w:rsid w:val="00E841D2"/>
    <w:rsid w:val="00E845AB"/>
    <w:rsid w:val="00E84BE6"/>
    <w:rsid w:val="00E86CBF"/>
    <w:rsid w:val="00E879BC"/>
    <w:rsid w:val="00E92646"/>
    <w:rsid w:val="00E953EE"/>
    <w:rsid w:val="00EA02A2"/>
    <w:rsid w:val="00EA1B0F"/>
    <w:rsid w:val="00EA20A4"/>
    <w:rsid w:val="00EA3BD6"/>
    <w:rsid w:val="00EA3D9A"/>
    <w:rsid w:val="00EB2606"/>
    <w:rsid w:val="00EB3636"/>
    <w:rsid w:val="00EB4240"/>
    <w:rsid w:val="00EC0092"/>
    <w:rsid w:val="00EC27D8"/>
    <w:rsid w:val="00EC4697"/>
    <w:rsid w:val="00EC509B"/>
    <w:rsid w:val="00EC50BD"/>
    <w:rsid w:val="00EC5CD0"/>
    <w:rsid w:val="00EC731B"/>
    <w:rsid w:val="00ED0472"/>
    <w:rsid w:val="00ED0D1C"/>
    <w:rsid w:val="00ED6253"/>
    <w:rsid w:val="00ED7A6A"/>
    <w:rsid w:val="00EE07BB"/>
    <w:rsid w:val="00EE33A9"/>
    <w:rsid w:val="00EE36E6"/>
    <w:rsid w:val="00EE705E"/>
    <w:rsid w:val="00EF2163"/>
    <w:rsid w:val="00EF2171"/>
    <w:rsid w:val="00EF21CA"/>
    <w:rsid w:val="00EF3562"/>
    <w:rsid w:val="00EF722B"/>
    <w:rsid w:val="00F014C5"/>
    <w:rsid w:val="00F0262E"/>
    <w:rsid w:val="00F03052"/>
    <w:rsid w:val="00F032FD"/>
    <w:rsid w:val="00F04898"/>
    <w:rsid w:val="00F06A5D"/>
    <w:rsid w:val="00F06B4E"/>
    <w:rsid w:val="00F070F3"/>
    <w:rsid w:val="00F07A13"/>
    <w:rsid w:val="00F12CBF"/>
    <w:rsid w:val="00F1338A"/>
    <w:rsid w:val="00F229CD"/>
    <w:rsid w:val="00F24460"/>
    <w:rsid w:val="00F24525"/>
    <w:rsid w:val="00F255DC"/>
    <w:rsid w:val="00F30C66"/>
    <w:rsid w:val="00F31B52"/>
    <w:rsid w:val="00F33B0B"/>
    <w:rsid w:val="00F35E66"/>
    <w:rsid w:val="00F368F3"/>
    <w:rsid w:val="00F373CB"/>
    <w:rsid w:val="00F413AF"/>
    <w:rsid w:val="00F41C24"/>
    <w:rsid w:val="00F43D43"/>
    <w:rsid w:val="00F44858"/>
    <w:rsid w:val="00F45199"/>
    <w:rsid w:val="00F45921"/>
    <w:rsid w:val="00F4755B"/>
    <w:rsid w:val="00F51942"/>
    <w:rsid w:val="00F5305D"/>
    <w:rsid w:val="00F5401B"/>
    <w:rsid w:val="00F5712C"/>
    <w:rsid w:val="00F5778F"/>
    <w:rsid w:val="00F6018E"/>
    <w:rsid w:val="00F62852"/>
    <w:rsid w:val="00F629C9"/>
    <w:rsid w:val="00F63107"/>
    <w:rsid w:val="00F635A3"/>
    <w:rsid w:val="00F63D92"/>
    <w:rsid w:val="00F63FD8"/>
    <w:rsid w:val="00F6449B"/>
    <w:rsid w:val="00F65554"/>
    <w:rsid w:val="00F65580"/>
    <w:rsid w:val="00F66263"/>
    <w:rsid w:val="00F72654"/>
    <w:rsid w:val="00F7453B"/>
    <w:rsid w:val="00F7568E"/>
    <w:rsid w:val="00F7654C"/>
    <w:rsid w:val="00F76C53"/>
    <w:rsid w:val="00F819CC"/>
    <w:rsid w:val="00F81E3D"/>
    <w:rsid w:val="00F82569"/>
    <w:rsid w:val="00F82B83"/>
    <w:rsid w:val="00F84278"/>
    <w:rsid w:val="00F853F2"/>
    <w:rsid w:val="00F85DC7"/>
    <w:rsid w:val="00F866C9"/>
    <w:rsid w:val="00F926D2"/>
    <w:rsid w:val="00F929F6"/>
    <w:rsid w:val="00F962C6"/>
    <w:rsid w:val="00FA2C6D"/>
    <w:rsid w:val="00FA2D19"/>
    <w:rsid w:val="00FA4BBA"/>
    <w:rsid w:val="00FA657D"/>
    <w:rsid w:val="00FB078E"/>
    <w:rsid w:val="00FB0E03"/>
    <w:rsid w:val="00FB3A90"/>
    <w:rsid w:val="00FB5712"/>
    <w:rsid w:val="00FB61EE"/>
    <w:rsid w:val="00FB6397"/>
    <w:rsid w:val="00FC1C92"/>
    <w:rsid w:val="00FC2C82"/>
    <w:rsid w:val="00FC3B72"/>
    <w:rsid w:val="00FC4187"/>
    <w:rsid w:val="00FC45CF"/>
    <w:rsid w:val="00FC4F70"/>
    <w:rsid w:val="00FC54FA"/>
    <w:rsid w:val="00FC6949"/>
    <w:rsid w:val="00FD0521"/>
    <w:rsid w:val="00FD23DF"/>
    <w:rsid w:val="00FD31E5"/>
    <w:rsid w:val="00FE1405"/>
    <w:rsid w:val="00FE289A"/>
    <w:rsid w:val="00FE6040"/>
    <w:rsid w:val="00FF29BF"/>
    <w:rsid w:val="00FF32D3"/>
    <w:rsid w:val="02BF79D9"/>
    <w:rsid w:val="043D09D3"/>
    <w:rsid w:val="06471C40"/>
    <w:rsid w:val="06D5517A"/>
    <w:rsid w:val="070257EB"/>
    <w:rsid w:val="07585B24"/>
    <w:rsid w:val="0D503C89"/>
    <w:rsid w:val="114175D0"/>
    <w:rsid w:val="11D77D52"/>
    <w:rsid w:val="1452035B"/>
    <w:rsid w:val="15D81335"/>
    <w:rsid w:val="175B01F7"/>
    <w:rsid w:val="17DF02C7"/>
    <w:rsid w:val="192405B6"/>
    <w:rsid w:val="1B400266"/>
    <w:rsid w:val="1D127736"/>
    <w:rsid w:val="22C235EB"/>
    <w:rsid w:val="22FD4E96"/>
    <w:rsid w:val="23FC7B0B"/>
    <w:rsid w:val="26590847"/>
    <w:rsid w:val="29672208"/>
    <w:rsid w:val="29D90680"/>
    <w:rsid w:val="2E20136E"/>
    <w:rsid w:val="30976759"/>
    <w:rsid w:val="35213956"/>
    <w:rsid w:val="35E7191D"/>
    <w:rsid w:val="39886724"/>
    <w:rsid w:val="39B244DF"/>
    <w:rsid w:val="3B962F47"/>
    <w:rsid w:val="3C5067EE"/>
    <w:rsid w:val="3E113054"/>
    <w:rsid w:val="3F557293"/>
    <w:rsid w:val="40411C1E"/>
    <w:rsid w:val="42060789"/>
    <w:rsid w:val="42196534"/>
    <w:rsid w:val="443D77AC"/>
    <w:rsid w:val="44D0671E"/>
    <w:rsid w:val="4E6C3C3C"/>
    <w:rsid w:val="4FED6B91"/>
    <w:rsid w:val="515E42D3"/>
    <w:rsid w:val="51C40DE8"/>
    <w:rsid w:val="550C58D4"/>
    <w:rsid w:val="563140A4"/>
    <w:rsid w:val="5A581609"/>
    <w:rsid w:val="5CAC13C7"/>
    <w:rsid w:val="5CCB1053"/>
    <w:rsid w:val="5EEB4966"/>
    <w:rsid w:val="5F8B5977"/>
    <w:rsid w:val="6404614B"/>
    <w:rsid w:val="66705A06"/>
    <w:rsid w:val="69417F75"/>
    <w:rsid w:val="6D2E223B"/>
    <w:rsid w:val="6E3569D0"/>
    <w:rsid w:val="72E13303"/>
    <w:rsid w:val="77263D84"/>
    <w:rsid w:val="77D23A4C"/>
    <w:rsid w:val="7BDA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240" w:lineRule="exact"/>
      <w:outlineLvl w:val="0"/>
    </w:pPr>
    <w:rPr>
      <w:rFonts w:eastAsia="微软雅黑"/>
      <w:b/>
      <w:bCs/>
      <w:color w:val="C00000"/>
      <w:kern w:val="44"/>
      <w:sz w:val="30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240" w:lineRule="exact"/>
      <w:ind w:left="100" w:leftChars="100" w:right="100" w:rightChars="100" w:firstLine="200" w:firstLineChars="200"/>
      <w:outlineLvl w:val="1"/>
    </w:pPr>
    <w:rPr>
      <w:rFonts w:ascii="微软雅黑" w:eastAsia="微软雅黑" w:hAnsiTheme="majorHAnsi" w:cstheme="majorBidi"/>
      <w:bCs/>
      <w:color w:val="C00000"/>
      <w:sz w:val="24"/>
      <w:szCs w:val="32"/>
    </w:rPr>
  </w:style>
  <w:style w:type="paragraph" w:styleId="4">
    <w:name w:val="heading 3"/>
    <w:basedOn w:val="1"/>
    <w:next w:val="1"/>
    <w:link w:val="33"/>
    <w:unhideWhenUsed/>
    <w:qFormat/>
    <w:uiPriority w:val="9"/>
    <w:pPr>
      <w:keepNext/>
      <w:keepLines/>
      <w:spacing w:before="260" w:after="260" w:line="240" w:lineRule="exact"/>
      <w:ind w:left="1780" w:leftChars="100" w:right="100" w:rightChars="100"/>
      <w:outlineLvl w:val="2"/>
    </w:pPr>
    <w:rPr>
      <w:rFonts w:ascii="微软雅黑" w:eastAsia="微软雅黑"/>
      <w:bCs/>
      <w:color w:val="C00000"/>
      <w:sz w:val="24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45"/>
    <w:unhideWhenUsed/>
    <w:qFormat/>
    <w:uiPriority w:val="99"/>
  </w:style>
  <w:style w:type="paragraph" w:styleId="6">
    <w:name w:val="Body Text 3"/>
    <w:basedOn w:val="1"/>
    <w:link w:val="35"/>
    <w:unhideWhenUsed/>
    <w:qFormat/>
    <w:uiPriority w:val="99"/>
    <w:pPr>
      <w:framePr w:wrap="around" w:vAnchor="margin" w:hAnchor="text" w:y="1"/>
      <w:spacing w:after="120"/>
    </w:pPr>
    <w:rPr>
      <w:rFonts w:ascii="Calibri" w:hAnsi="Calibri" w:eastAsia="宋体" w:cs="Times New Roman"/>
      <w:kern w:val="0"/>
      <w:sz w:val="16"/>
      <w:szCs w:val="16"/>
      <w:lang w:val="zh-CN"/>
    </w:rPr>
  </w:style>
  <w:style w:type="paragraph" w:styleId="7">
    <w:name w:val="toc 3"/>
    <w:basedOn w:val="1"/>
    <w:next w:val="1"/>
    <w:unhideWhenUsed/>
    <w:qFormat/>
    <w:uiPriority w:val="39"/>
    <w:pPr>
      <w:tabs>
        <w:tab w:val="left" w:pos="1680"/>
        <w:tab w:val="right" w:leader="dot" w:pos="9736"/>
      </w:tabs>
      <w:spacing w:line="320" w:lineRule="exact"/>
      <w:ind w:left="840" w:leftChars="400"/>
    </w:pPr>
  </w:style>
  <w:style w:type="paragraph" w:styleId="8">
    <w:name w:val="Balloon Text"/>
    <w:basedOn w:val="1"/>
    <w:link w:val="27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tabs>
        <w:tab w:val="left" w:pos="420"/>
        <w:tab w:val="right" w:leader="dot" w:pos="9736"/>
      </w:tabs>
      <w:spacing w:line="360" w:lineRule="auto"/>
      <w:jc w:val="right"/>
    </w:pPr>
  </w:style>
  <w:style w:type="paragraph" w:styleId="12">
    <w:name w:val="toc 2"/>
    <w:basedOn w:val="1"/>
    <w:next w:val="1"/>
    <w:unhideWhenUsed/>
    <w:qFormat/>
    <w:uiPriority w:val="39"/>
    <w:pPr>
      <w:tabs>
        <w:tab w:val="left" w:pos="1050"/>
        <w:tab w:val="right" w:leader="dot" w:pos="9736"/>
      </w:tabs>
      <w:spacing w:line="440" w:lineRule="exact"/>
      <w:ind w:left="420" w:leftChars="200"/>
    </w:pPr>
  </w:style>
  <w:style w:type="paragraph" w:styleId="13">
    <w:name w:val="Body Text 2"/>
    <w:basedOn w:val="1"/>
    <w:link w:val="34"/>
    <w:unhideWhenUsed/>
    <w:qFormat/>
    <w:uiPriority w:val="99"/>
    <w:pPr>
      <w:framePr w:wrap="around" w:vAnchor="margin" w:hAnchor="text" w:y="1"/>
      <w:spacing w:after="120" w:line="480" w:lineRule="auto"/>
    </w:pPr>
    <w:rPr>
      <w:rFonts w:ascii="Calibri" w:hAnsi="Calibri" w:eastAsia="宋体" w:cs="Times New Roman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5">
    <w:name w:val="annotation subject"/>
    <w:basedOn w:val="5"/>
    <w:next w:val="5"/>
    <w:link w:val="46"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标题 1 字符"/>
    <w:basedOn w:val="18"/>
    <w:link w:val="2"/>
    <w:qFormat/>
    <w:uiPriority w:val="9"/>
    <w:rPr>
      <w:rFonts w:eastAsia="微软雅黑"/>
      <w:b/>
      <w:bCs/>
      <w:color w:val="C00000"/>
      <w:kern w:val="44"/>
      <w:sz w:val="30"/>
      <w:szCs w:val="44"/>
    </w:rPr>
  </w:style>
  <w:style w:type="character" w:customStyle="1" w:styleId="22">
    <w:name w:val="页眉 字符"/>
    <w:basedOn w:val="18"/>
    <w:link w:val="10"/>
    <w:qFormat/>
    <w:uiPriority w:val="99"/>
    <w:rPr>
      <w:sz w:val="18"/>
      <w:szCs w:val="18"/>
    </w:rPr>
  </w:style>
  <w:style w:type="character" w:customStyle="1" w:styleId="23">
    <w:name w:val="页脚 字符"/>
    <w:basedOn w:val="18"/>
    <w:link w:val="9"/>
    <w:qFormat/>
    <w:uiPriority w:val="99"/>
    <w:rPr>
      <w:sz w:val="18"/>
      <w:szCs w:val="18"/>
    </w:rPr>
  </w:style>
  <w:style w:type="character" w:customStyle="1" w:styleId="24">
    <w:name w:val="标题 2 字符"/>
    <w:basedOn w:val="18"/>
    <w:link w:val="3"/>
    <w:qFormat/>
    <w:uiPriority w:val="9"/>
    <w:rPr>
      <w:rFonts w:ascii="微软雅黑" w:eastAsia="微软雅黑" w:hAnsiTheme="majorHAnsi" w:cstheme="majorBidi"/>
      <w:bCs/>
      <w:color w:val="C00000"/>
      <w:sz w:val="24"/>
      <w:szCs w:val="32"/>
    </w:rPr>
  </w:style>
  <w:style w:type="paragraph" w:customStyle="1" w:styleId="25">
    <w:name w:val="列出段落1"/>
    <w:basedOn w:val="1"/>
    <w:qFormat/>
    <w:uiPriority w:val="34"/>
    <w:pPr>
      <w:ind w:firstLine="420" w:firstLineChars="200"/>
    </w:pPr>
  </w:style>
  <w:style w:type="paragraph" w:customStyle="1" w:styleId="26">
    <w:name w:val="TOC 标题1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27">
    <w:name w:val="批注框文本 字符"/>
    <w:basedOn w:val="18"/>
    <w:link w:val="8"/>
    <w:semiHidden/>
    <w:qFormat/>
    <w:uiPriority w:val="99"/>
    <w:rPr>
      <w:sz w:val="18"/>
      <w:szCs w:val="18"/>
    </w:rPr>
  </w:style>
  <w:style w:type="character" w:customStyle="1" w:styleId="28">
    <w:name w:val="占位符文本1"/>
    <w:basedOn w:val="18"/>
    <w:semiHidden/>
    <w:qFormat/>
    <w:uiPriority w:val="99"/>
    <w:rPr>
      <w:color w:val="808080"/>
    </w:rPr>
  </w:style>
  <w:style w:type="table" w:customStyle="1" w:styleId="29">
    <w:name w:val="无格式表格 41"/>
    <w:basedOn w:val="16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0">
    <w:name w:val="网格型浅色1"/>
    <w:basedOn w:val="16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1">
    <w:name w:val="Header Left"/>
    <w:basedOn w:val="10"/>
    <w:qFormat/>
    <w:uiPriority w:val="35"/>
    <w:pPr>
      <w:pBdr>
        <w:bottom w:val="dashed" w:color="7E7E7E" w:themeColor="text1" w:themeTint="80" w:sz="4" w:space="18"/>
      </w:pBdr>
      <w:tabs>
        <w:tab w:val="center" w:pos="4320"/>
        <w:tab w:val="right" w:pos="8640"/>
        <w:tab w:val="clear" w:pos="4153"/>
        <w:tab w:val="clear" w:pos="8306"/>
      </w:tabs>
      <w:snapToGrid/>
      <w:spacing w:after="200" w:line="396" w:lineRule="auto"/>
      <w:jc w:val="left"/>
    </w:pPr>
    <w:rPr>
      <w:color w:val="808080" w:themeColor="text1" w:themeTint="80"/>
      <w:kern w:val="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table" w:customStyle="1" w:styleId="3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3">
    <w:name w:val="标题 3 字符"/>
    <w:basedOn w:val="18"/>
    <w:link w:val="4"/>
    <w:qFormat/>
    <w:uiPriority w:val="9"/>
    <w:rPr>
      <w:rFonts w:ascii="微软雅黑" w:eastAsia="微软雅黑"/>
      <w:bCs/>
      <w:color w:val="C00000"/>
      <w:sz w:val="24"/>
      <w:szCs w:val="32"/>
    </w:rPr>
  </w:style>
  <w:style w:type="character" w:customStyle="1" w:styleId="34">
    <w:name w:val="正文文本 2 字符"/>
    <w:basedOn w:val="18"/>
    <w:link w:val="13"/>
    <w:semiHidden/>
    <w:qFormat/>
    <w:uiPriority w:val="99"/>
    <w:rPr>
      <w:rFonts w:ascii="Calibri" w:hAnsi="Calibri" w:eastAsia="宋体" w:cs="Times New Roman"/>
    </w:rPr>
  </w:style>
  <w:style w:type="character" w:customStyle="1" w:styleId="35">
    <w:name w:val="正文文本 3 字符"/>
    <w:basedOn w:val="18"/>
    <w:link w:val="6"/>
    <w:semiHidden/>
    <w:qFormat/>
    <w:uiPriority w:val="99"/>
    <w:rPr>
      <w:rFonts w:ascii="Calibri" w:hAnsi="Calibri" w:eastAsia="宋体" w:cs="Times New Roman"/>
      <w:kern w:val="0"/>
      <w:sz w:val="16"/>
      <w:szCs w:val="16"/>
      <w:lang w:val="zh-CN" w:eastAsia="zh-CN"/>
    </w:rPr>
  </w:style>
  <w:style w:type="paragraph" w:customStyle="1" w:styleId="36">
    <w:name w:val="Body Text 3 End"/>
    <w:basedOn w:val="6"/>
    <w:qFormat/>
    <w:uiPriority w:val="0"/>
    <w:pPr>
      <w:framePr w:wrap="around"/>
      <w:spacing w:after="360"/>
      <w:ind w:left="907"/>
    </w:pPr>
    <w:rPr>
      <w:rFonts w:ascii="Times New Roman" w:hAnsi="Times New Roman"/>
      <w:sz w:val="20"/>
      <w:lang w:eastAsia="en-US"/>
    </w:rPr>
  </w:style>
  <w:style w:type="paragraph" w:customStyle="1" w:styleId="37">
    <w:name w:val="Bullet 2"/>
    <w:basedOn w:val="1"/>
    <w:qFormat/>
    <w:uiPriority w:val="0"/>
    <w:pPr>
      <w:spacing w:after="120"/>
      <w:ind w:left="720" w:hanging="180"/>
    </w:pPr>
    <w:rPr>
      <w:rFonts w:ascii="Times New Roman" w:hAnsi="Times New Roman" w:eastAsia="宋体" w:cs="Times New Roman"/>
      <w:kern w:val="0"/>
      <w:sz w:val="20"/>
      <w:szCs w:val="20"/>
      <w:lang w:eastAsia="en-US"/>
    </w:rPr>
  </w:style>
  <w:style w:type="paragraph" w:customStyle="1" w:styleId="38">
    <w:name w:val="列出段落1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39">
    <w:name w:val="列出段落2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40">
    <w:name w:val="列出段落3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41">
    <w:name w:val="无间隔1"/>
    <w:link w:val="42"/>
    <w:qFormat/>
    <w:uiPriority w:val="1"/>
    <w:pPr>
      <w:spacing w:line="30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42">
    <w:name w:val="无间隔 Char"/>
    <w:basedOn w:val="18"/>
    <w:link w:val="41"/>
    <w:qFormat/>
    <w:uiPriority w:val="1"/>
    <w:rPr>
      <w:kern w:val="0"/>
      <w:sz w:val="22"/>
    </w:rPr>
  </w:style>
  <w:style w:type="paragraph" w:customStyle="1" w:styleId="43">
    <w:name w:val="Default"/>
    <w:qFormat/>
    <w:uiPriority w:val="0"/>
    <w:pPr>
      <w:widowControl w:val="0"/>
      <w:autoSpaceDE w:val="0"/>
      <w:autoSpaceDN w:val="0"/>
      <w:adjustRightInd w:val="0"/>
      <w:spacing w:line="300" w:lineRule="auto"/>
    </w:pPr>
    <w:rPr>
      <w:rFonts w:ascii="微软雅黑" w:eastAsia="微软雅黑" w:cs="微软雅黑" w:hAnsiTheme="minorHAnsi"/>
      <w:color w:val="000000"/>
      <w:sz w:val="24"/>
      <w:szCs w:val="24"/>
      <w:lang w:val="en-US" w:eastAsia="zh-CN" w:bidi="ar-SA"/>
    </w:rPr>
  </w:style>
  <w:style w:type="table" w:customStyle="1" w:styleId="44">
    <w:name w:val="清单表 4 - 着色 21"/>
    <w:basedOn w:val="16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45">
    <w:name w:val="批注文字 字符"/>
    <w:basedOn w:val="18"/>
    <w:link w:val="5"/>
    <w:semiHidden/>
    <w:qFormat/>
    <w:uiPriority w:val="99"/>
  </w:style>
  <w:style w:type="character" w:customStyle="1" w:styleId="46">
    <w:name w:val="批注主题 字符"/>
    <w:basedOn w:val="45"/>
    <w:link w:val="15"/>
    <w:semiHidden/>
    <w:qFormat/>
    <w:uiPriority w:val="99"/>
    <w:rPr>
      <w:b/>
      <w:bCs/>
    </w:rPr>
  </w:style>
  <w:style w:type="paragraph" w:styleId="4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3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o-Zhao\Desktop\Empower_&#26041;&#26696;_&#25163;&#20876;_&#27169;&#26495;2014091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verPageProperties xmlns="http://schemas.microsoft.com/office/2006/coverPageProps">
  <PublishDate/>
  <Abstract/>
  <CompanyAddress>上海 松江区新飞路1500号56号</CompanyAddress>
  <CompanyPhone/>
  <CompanyFax/>
  <CompanyEmail/>
</CoverPag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F091B-3C7A-41E3-B477-F2FDAA23CFDA}">
  <ds:schemaRefs/>
</ds:datastoreItem>
</file>

<file path=customXml/itemProps3.xml><?xml version="1.0" encoding="utf-8"?>
<ds:datastoreItem xmlns:ds="http://schemas.openxmlformats.org/officeDocument/2006/customXml" ds:itemID="{F4EDA321-6AAD-4AA4-B635-8B469DED52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Empower_方案_手册_模板20140910.dotx</Template>
  <Company>Empower</Company>
  <Pages>4</Pages>
  <Words>203</Words>
  <Characters>287</Characters>
  <Lines>3</Lines>
  <Paragraphs>1</Paragraphs>
  <TotalTime>14</TotalTime>
  <ScaleCrop>false</ScaleCrop>
  <LinksUpToDate>false</LinksUpToDate>
  <CharactersWithSpaces>330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产品简介</cp:category>
  <dcterms:created xsi:type="dcterms:W3CDTF">2016-09-19T05:25:00Z</dcterms:created>
  <dc:creator>ECAT</dc:creator>
  <cp:keywords>EIM</cp:keywords>
  <cp:lastModifiedBy>empower</cp:lastModifiedBy>
  <cp:lastPrinted>2016-09-19T05:38:00Z</cp:lastPrinted>
  <dcterms:modified xsi:type="dcterms:W3CDTF">2023-06-13T07:57:18Z</dcterms:modified>
  <dc:subject>Tel: 021-6760-1510</dc:subject>
  <dc:title>ECPF0002-EIM1116-产品简介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6AA948986CBF4D259016C06889BCDD4D</vt:lpwstr>
  </property>
</Properties>
</file>